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8E72F3" w14:textId="283636E5" w:rsidR="00D309CC" w:rsidRDefault="00452EAD" w:rsidP="00D46431">
      <w:pPr>
        <w:pStyle w:val="CH"/>
      </w:pPr>
      <w:bookmarkStart w:id="0" w:name="historyclause"/>
      <w:r>
        <w:t xml:space="preserve">3GPP RAN WG4 Meeting </w:t>
      </w:r>
      <w:r w:rsidRPr="009F0E8D">
        <w:t>#</w:t>
      </w:r>
      <w:r>
        <w:t>10</w:t>
      </w:r>
      <w:r w:rsidR="00AD3A5C">
        <w:t>7</w:t>
      </w:r>
      <w:r w:rsidR="00D309CC">
        <w:tab/>
      </w:r>
      <w:r w:rsidR="00D46431">
        <w:tab/>
      </w:r>
      <w:r w:rsidR="00735D67" w:rsidRPr="00735D67">
        <w:t>R4-2309046</w:t>
      </w:r>
    </w:p>
    <w:p w14:paraId="50DC9730" w14:textId="69742B47" w:rsidR="00D309CC" w:rsidRPr="00FD166F" w:rsidRDefault="00AD3A5C" w:rsidP="00D46431">
      <w:pPr>
        <w:pStyle w:val="CH"/>
        <w:tabs>
          <w:tab w:val="clear" w:pos="7920"/>
        </w:tabs>
        <w:rPr>
          <w:b w:val="0"/>
        </w:rPr>
      </w:pPr>
      <w:r>
        <w:t>Seoul</w:t>
      </w:r>
      <w:r w:rsidR="00452EAD">
        <w:t xml:space="preserve">, </w:t>
      </w:r>
      <w:r>
        <w:t>Korea, May</w:t>
      </w:r>
      <w:r w:rsidR="00452EAD" w:rsidRPr="005527B2">
        <w:t xml:space="preserve"> </w:t>
      </w:r>
      <w:r>
        <w:t>22</w:t>
      </w:r>
      <w:r w:rsidR="00452EAD">
        <w:t xml:space="preserve"> – </w:t>
      </w:r>
      <w:r w:rsidR="006F6927">
        <w:t>26th</w:t>
      </w:r>
      <w:r w:rsidR="00452EAD">
        <w:t xml:space="preserve">, </w:t>
      </w:r>
      <w:r w:rsidR="00452EAD" w:rsidRPr="00D93B95">
        <w:t>202</w:t>
      </w:r>
      <w:r w:rsidR="00452EAD">
        <w:t>3</w:t>
      </w:r>
      <w:r w:rsidR="00D46431">
        <w:tab/>
      </w:r>
    </w:p>
    <w:p w14:paraId="39A0EE25" w14:textId="77777777" w:rsidR="00D309CC" w:rsidRDefault="00D309CC" w:rsidP="00D309CC">
      <w:pPr>
        <w:tabs>
          <w:tab w:val="left" w:pos="2160"/>
        </w:tabs>
        <w:rPr>
          <w:rFonts w:ascii="Arial" w:hAnsi="Arial" w:cs="Arial"/>
          <w:b/>
        </w:rPr>
      </w:pPr>
    </w:p>
    <w:p w14:paraId="6DDCE159" w14:textId="6BBC0CF9" w:rsidR="00D309CC" w:rsidRPr="0008103A" w:rsidRDefault="00D309CC" w:rsidP="00D309CC">
      <w:pPr>
        <w:pStyle w:val="CH"/>
        <w:rPr>
          <w:b w:val="0"/>
        </w:rPr>
      </w:pPr>
      <w:r w:rsidRPr="0008103A">
        <w:t>Agenda item:</w:t>
      </w:r>
      <w:r>
        <w:tab/>
      </w:r>
      <w:r w:rsidR="00B97498" w:rsidRPr="00B97498">
        <w:t>7</w:t>
      </w:r>
      <w:r w:rsidR="00452EAD" w:rsidRPr="00B97498">
        <w:t>.</w:t>
      </w:r>
      <w:r w:rsidR="006F6927" w:rsidRPr="00B97498">
        <w:t>32</w:t>
      </w:r>
      <w:r w:rsidR="00452EAD" w:rsidRPr="00B97498">
        <w:t>.</w:t>
      </w:r>
      <w:r w:rsidR="009C1FB1" w:rsidRPr="00B97498">
        <w:t>3</w:t>
      </w:r>
    </w:p>
    <w:p w14:paraId="4DBE005A" w14:textId="6B32B8F2" w:rsidR="00D309CC" w:rsidRPr="0008103A" w:rsidRDefault="00D309CC" w:rsidP="00D309CC">
      <w:pPr>
        <w:pStyle w:val="CH"/>
        <w:rPr>
          <w:b w:val="0"/>
        </w:rPr>
      </w:pPr>
      <w:r>
        <w:t>Source:</w:t>
      </w:r>
      <w:r>
        <w:tab/>
        <w:t>Apple</w:t>
      </w:r>
      <w:r w:rsidR="003E4C21">
        <w:t xml:space="preserve">, </w:t>
      </w:r>
      <w:proofErr w:type="spellStart"/>
      <w:r w:rsidR="003E4C21">
        <w:t>Globalstar</w:t>
      </w:r>
      <w:proofErr w:type="spellEnd"/>
    </w:p>
    <w:p w14:paraId="0D2061A1" w14:textId="03FCAE90" w:rsidR="00D309CC" w:rsidRDefault="00D309CC" w:rsidP="00D309CC">
      <w:pPr>
        <w:pStyle w:val="CH"/>
      </w:pPr>
      <w:r w:rsidRPr="0008103A">
        <w:t>Title:</w:t>
      </w:r>
      <w:r w:rsidRPr="0008103A">
        <w:tab/>
      </w:r>
      <w:r w:rsidR="009C1FB1">
        <w:t>RF requirements</w:t>
      </w:r>
      <w:r w:rsidR="00986264" w:rsidRPr="00986264">
        <w:t xml:space="preserve"> for the NTN L-/S-band</w:t>
      </w:r>
    </w:p>
    <w:p w14:paraId="052B1E0C" w14:textId="60BED7B1" w:rsidR="00104BC6" w:rsidRDefault="00104BC6" w:rsidP="00D309CC">
      <w:pPr>
        <w:pStyle w:val="CH"/>
      </w:pPr>
      <w:r>
        <w:t>WI/SI:</w:t>
      </w:r>
      <w:r>
        <w:tab/>
      </w:r>
      <w:proofErr w:type="spellStart"/>
      <w:r w:rsidR="00452EAD" w:rsidRPr="00452EAD">
        <w:t>NR_NTN_LSband</w:t>
      </w:r>
      <w:proofErr w:type="spellEnd"/>
    </w:p>
    <w:p w14:paraId="6C6D1281" w14:textId="62AB275A" w:rsidR="00104BC6" w:rsidRDefault="00104BC6" w:rsidP="00D309CC">
      <w:pPr>
        <w:pStyle w:val="CH"/>
        <w:rPr>
          <w:b w:val="0"/>
        </w:rPr>
      </w:pPr>
      <w:r>
        <w:t>Release:</w:t>
      </w:r>
      <w:r>
        <w:tab/>
      </w:r>
      <w:r w:rsidRPr="00452EAD">
        <w:t>Rel-</w:t>
      </w:r>
      <w:r w:rsidR="00452EAD" w:rsidRPr="00452EAD">
        <w:t>18</w:t>
      </w:r>
    </w:p>
    <w:p w14:paraId="2E4E044D" w14:textId="77777777" w:rsidR="00D309CC" w:rsidRDefault="00D309CC" w:rsidP="00D309CC">
      <w:pPr>
        <w:pStyle w:val="CH"/>
      </w:pPr>
      <w:r>
        <w:t>Document for:</w:t>
      </w:r>
      <w:r>
        <w:tab/>
        <w:t>Discussion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3B1E3C44" w14:textId="0448CB31" w:rsidR="00F55FAD" w:rsidRDefault="00F55FAD" w:rsidP="00F55FAD">
      <w:r>
        <w:t xml:space="preserve">After the RAN#86 meeting, the Rel-17 WI was approved that aimed at enabling the 5G/NR radio access technology for non-terrestrial satellite deployments </w:t>
      </w:r>
      <w:r>
        <w:fldChar w:fldCharType="begin"/>
      </w:r>
      <w:r>
        <w:instrText xml:space="preserve"> REF _Ref13820109 \r \h </w:instrText>
      </w:r>
      <w:r>
        <w:fldChar w:fldCharType="separate"/>
      </w:r>
      <w:r w:rsidR="00974D9A">
        <w:t>[1]</w:t>
      </w:r>
      <w:r>
        <w:fldChar w:fldCharType="end"/>
      </w:r>
      <w:r>
        <w:t xml:space="preserve">. </w:t>
      </w:r>
      <w:r w:rsidRPr="00C110E5">
        <w:t xml:space="preserve">One of the WI objectives was to define and introduce the corresponding bands into the 3GPP specifications. The outcome of these discussions was two NTN bands – L-band and S-band – </w:t>
      </w:r>
      <w:r w:rsidR="00CE7AAF">
        <w:t>which</w:t>
      </w:r>
      <w:r w:rsidRPr="00C110E5">
        <w:t xml:space="preserve"> were added as bands n255 and n256, respectively</w:t>
      </w:r>
      <w:r>
        <w:t>, to the Rel-17 core specifications</w:t>
      </w:r>
      <w:r w:rsidRPr="00C110E5">
        <w:t xml:space="preserve">. </w:t>
      </w:r>
      <w:r>
        <w:t xml:space="preserve">However, already that time it was noted that </w:t>
      </w:r>
      <w:r w:rsidRPr="00C110E5">
        <w:t xml:space="preserve">there exist other satellite deployments </w:t>
      </w:r>
      <w:r>
        <w:t xml:space="preserve">that use </w:t>
      </w:r>
      <w:r w:rsidRPr="00C110E5">
        <w:t>mixed L-/S-band pairing, whereupon the UL part is one the L-band, while the DL part is one the S-band. To limit the overall workload in Rel-17, it was decided by RAN WG4 to focus on L- and S-bands with the common understanding that other potential NTN bands should follow the "normal" process of submitting a new spectrum WI.</w:t>
      </w:r>
      <w:r w:rsidR="0067147F">
        <w:t xml:space="preserve"> So, d</w:t>
      </w:r>
      <w:r>
        <w:t xml:space="preserve">uring the RAN#98 meeting a new Rel-18 NTN spectrum WI was agreed with the objective of adding support for a new NTN band where the UL is on the L-band and the DL is on the S-band </w:t>
      </w:r>
      <w:r>
        <w:fldChar w:fldCharType="begin"/>
      </w:r>
      <w:r>
        <w:instrText xml:space="preserve"> REF _Ref126142327 \r \h </w:instrText>
      </w:r>
      <w:r>
        <w:fldChar w:fldCharType="separate"/>
      </w:r>
      <w:r w:rsidR="00974D9A">
        <w:t>[2]</w:t>
      </w:r>
      <w:r>
        <w:fldChar w:fldCharType="end"/>
      </w:r>
      <w:r w:rsidRPr="00C110E5">
        <w:t>.</w:t>
      </w:r>
    </w:p>
    <w:p w14:paraId="06E92CC7" w14:textId="3EE5827E" w:rsidR="008E7986" w:rsidRDefault="00974D9A" w:rsidP="008E7986">
      <w:r>
        <w:t xml:space="preserve">During the RAN#106 </w:t>
      </w:r>
      <w:r w:rsidR="00BA2102">
        <w:t xml:space="preserve">and RAN4#106bis </w:t>
      </w:r>
      <w:r>
        <w:t>meeting</w:t>
      </w:r>
      <w:r w:rsidR="00BA2102">
        <w:t>s</w:t>
      </w:r>
      <w:r>
        <w:t xml:space="preserve"> initial discussion</w:t>
      </w:r>
      <w:r w:rsidR="00BA2102">
        <w:t>s</w:t>
      </w:r>
      <w:r>
        <w:t xml:space="preserve"> took place and some basic agreements for the RF requirements were made, such as the maximum Tx power</w:t>
      </w:r>
      <w:r w:rsidR="00BA2102">
        <w:t>, basic MPR requirements, etc</w:t>
      </w:r>
      <w:r>
        <w:t xml:space="preserve"> </w:t>
      </w:r>
      <w:r>
        <w:fldChar w:fldCharType="begin"/>
      </w:r>
      <w:r>
        <w:instrText xml:space="preserve"> REF _Ref131507246 \r \h </w:instrText>
      </w:r>
      <w:r>
        <w:fldChar w:fldCharType="separate"/>
      </w:r>
      <w:r>
        <w:t>[4]</w:t>
      </w:r>
      <w:r>
        <w:fldChar w:fldCharType="end"/>
      </w:r>
      <w:r>
        <w:t xml:space="preserve">. </w:t>
      </w:r>
      <w:r w:rsidR="00BA2102">
        <w:t>In</w:t>
      </w:r>
      <w:r>
        <w:t xml:space="preserve"> this paper we present our further proposals for the </w:t>
      </w:r>
      <w:r w:rsidR="00480ABE">
        <w:t>RF</w:t>
      </w:r>
      <w:r>
        <w:t xml:space="preserve"> </w:t>
      </w:r>
      <w:r w:rsidR="00480ABE">
        <w:t>requirements</w:t>
      </w:r>
      <w:r>
        <w:t xml:space="preserve"> of the new NTN band.</w:t>
      </w:r>
      <w:r w:rsidR="00E72324" w:rsidRPr="00E72324">
        <w:t xml:space="preserve"> </w:t>
      </w:r>
    </w:p>
    <w:p w14:paraId="7A066578" w14:textId="2BE3D57C" w:rsidR="00986264" w:rsidRDefault="008E7986" w:rsidP="008E7986">
      <w:pPr>
        <w:pStyle w:val="Heading1"/>
      </w:pPr>
      <w:r>
        <w:t>2</w:t>
      </w:r>
      <w:r>
        <w:tab/>
      </w:r>
      <w:r w:rsidR="00D556F1">
        <w:t>RF requirements</w:t>
      </w:r>
      <w:r w:rsidR="0067147F">
        <w:t xml:space="preserve"> for the NTN L-/S-band</w:t>
      </w:r>
    </w:p>
    <w:p w14:paraId="705AC689" w14:textId="5CC3915F" w:rsidR="00D556F1" w:rsidRDefault="00986264" w:rsidP="002D6AB4">
      <w:pPr>
        <w:pStyle w:val="Heading2"/>
      </w:pPr>
      <w:r>
        <w:t>2.1</w:t>
      </w:r>
      <w:r>
        <w:tab/>
      </w:r>
      <w:r w:rsidR="00D556F1">
        <w:t>TX requirements</w:t>
      </w:r>
    </w:p>
    <w:p w14:paraId="657F6530" w14:textId="4BC5C2C4" w:rsidR="00D556F1" w:rsidRDefault="00D556F1" w:rsidP="00D556F1">
      <w:pPr>
        <w:pStyle w:val="Heading3"/>
      </w:pPr>
      <w:r>
        <w:t>2.1.</w:t>
      </w:r>
      <w:r w:rsidR="002D6AB4">
        <w:t>1</w:t>
      </w:r>
      <w:r>
        <w:tab/>
        <w:t>Emission requirements</w:t>
      </w:r>
      <w:r w:rsidR="00A848AA">
        <w:t xml:space="preserve"> (in-</w:t>
      </w:r>
      <w:r w:rsidR="00573BEC">
        <w:t>band</w:t>
      </w:r>
      <w:r w:rsidR="00A848AA">
        <w:t xml:space="preserve"> and out-of-band)</w:t>
      </w:r>
    </w:p>
    <w:p w14:paraId="06F6C07F" w14:textId="3C1D2BA0" w:rsidR="001E264A" w:rsidRDefault="00C74C58" w:rsidP="00D556F1">
      <w:r>
        <w:t xml:space="preserve">There are several regulatory documents that provide emission limits for the frequency ranges </w:t>
      </w:r>
      <w:r w:rsidRPr="002B5A23">
        <w:rPr>
          <w:i/>
          <w:iCs/>
        </w:rPr>
        <w:t>outside</w:t>
      </w:r>
      <w:r>
        <w:t xml:space="preserve"> operational band of 1610-1626.5MHz</w:t>
      </w:r>
      <w:r w:rsidR="0012743E">
        <w:t>.</w:t>
      </w:r>
      <w:r>
        <w:t xml:space="preserve"> </w:t>
      </w:r>
      <w:r w:rsidR="0012743E">
        <w:t>For 1559-1605MHz b</w:t>
      </w:r>
      <w:r>
        <w:t xml:space="preserve">oth FCC and ETSI define the emission limit of </w:t>
      </w:r>
      <w:r w:rsidR="000D2E28">
        <w:t>-70dBW/MHz (-40dBm/MHz). In addition to that, FCC specifies an additional requirement of -80dBW/700Hz (-50dBm/700Hz) for so-called discreet emissions.</w:t>
      </w:r>
      <w:r w:rsidR="00380F5A">
        <w:t xml:space="preserve"> For the frequency range 1605</w:t>
      </w:r>
      <w:r w:rsidR="0012743E">
        <w:t>-</w:t>
      </w:r>
      <w:r w:rsidR="00380F5A">
        <w:t xml:space="preserve"> </w:t>
      </w:r>
      <w:r w:rsidR="0012743E">
        <w:t>1610MHz</w:t>
      </w:r>
      <w:r w:rsidR="001E264A">
        <w:t>, both</w:t>
      </w:r>
      <w:r w:rsidR="0012743E">
        <w:t xml:space="preserve"> ETSI </w:t>
      </w:r>
      <w:r w:rsidR="001E264A">
        <w:t xml:space="preserve">and FCC </w:t>
      </w:r>
      <w:r w:rsidR="0012743E">
        <w:t>define a linear slope that goes from -70dBW/MHz up to -10dBW/</w:t>
      </w:r>
      <w:proofErr w:type="spellStart"/>
      <w:r w:rsidR="0012743E">
        <w:t>MHz.</w:t>
      </w:r>
      <w:proofErr w:type="spellEnd"/>
      <w:r w:rsidR="0012743E">
        <w:t xml:space="preserve"> </w:t>
      </w:r>
      <w:r w:rsidR="001E264A">
        <w:t>And for the same frequency range FCC defines a similar slope for discrete emissions that goes from -80dBW/700Hz (-50dBm/700Hz) to -20dBW/700Hz (10dBm/700Hz).</w:t>
      </w:r>
      <w:r w:rsidR="0012743E">
        <w:t xml:space="preserve"> </w:t>
      </w:r>
      <w:r w:rsidR="001E264A">
        <w:t>As</w:t>
      </w:r>
      <w:r w:rsidR="0012743E">
        <w:t xml:space="preserve"> for the frequenc</w:t>
      </w:r>
      <w:r w:rsidR="001E264A">
        <w:t>ies</w:t>
      </w:r>
      <w:r w:rsidR="0012743E">
        <w:t xml:space="preserve"> above 1626.5MHz </w:t>
      </w:r>
      <w:r w:rsidR="001E264A">
        <w:t xml:space="preserve">at least </w:t>
      </w:r>
      <w:r w:rsidR="0012743E">
        <w:t xml:space="preserve">ETSI defines </w:t>
      </w:r>
      <w:r w:rsidR="001E264A">
        <w:t>a step function going from -30dBm/30KHz down to -30dBm/3MHz</w:t>
      </w:r>
      <w:r w:rsidR="0012743E">
        <w:t xml:space="preserve">. </w:t>
      </w:r>
    </w:p>
    <w:p w14:paraId="6359C02C" w14:textId="44FB943E" w:rsidR="00D556F1" w:rsidRDefault="00DF4F66" w:rsidP="00D556F1">
      <w:r>
        <w:t>The summary of the ETSI and FCC requirements</w:t>
      </w:r>
      <w:r w:rsidR="00C74C58">
        <w:t xml:space="preserve"> can be captured as follows:</w:t>
      </w:r>
    </w:p>
    <w:p w14:paraId="1B54DF74" w14:textId="2388A565" w:rsidR="00C74C58" w:rsidRDefault="00C74C58" w:rsidP="00C74C58">
      <w:pPr>
        <w:pStyle w:val="B1"/>
      </w:pPr>
      <w:r>
        <w:t>-</w:t>
      </w:r>
      <w:r>
        <w:tab/>
        <w:t>1559-1605MHz: t</w:t>
      </w:r>
      <w:r w:rsidRPr="00C74C58">
        <w:t xml:space="preserve">here are two levels of -40dBm/MHz and -50dBm/700Hz </w:t>
      </w:r>
      <w:r>
        <w:t>(from ETSI and FCC)</w:t>
      </w:r>
    </w:p>
    <w:p w14:paraId="5AFAFBF0" w14:textId="5A77C09D" w:rsidR="00C74C58" w:rsidRDefault="00C74C58" w:rsidP="00C74C58">
      <w:pPr>
        <w:pStyle w:val="B1"/>
      </w:pPr>
      <w:r>
        <w:t>-</w:t>
      </w:r>
      <w:r>
        <w:tab/>
        <w:t>1605-1610MHz: there is a slope from -40dBm/MHz to 20dBm/MHz (from ETSI</w:t>
      </w:r>
      <w:r w:rsidR="001E264A">
        <w:t xml:space="preserve"> and FCC</w:t>
      </w:r>
      <w:r>
        <w:t>)</w:t>
      </w:r>
    </w:p>
    <w:p w14:paraId="3F2539D3" w14:textId="00BE231D" w:rsidR="001E264A" w:rsidRDefault="001E264A" w:rsidP="00C74C58">
      <w:pPr>
        <w:pStyle w:val="B1"/>
      </w:pPr>
      <w:r>
        <w:t>-</w:t>
      </w:r>
      <w:r>
        <w:tab/>
        <w:t>1605-1610MHz: there is a slope from -50dBm/700Hz to 10dBm/700Hz (from FCC)</w:t>
      </w:r>
    </w:p>
    <w:p w14:paraId="7AAC8440" w14:textId="41AEC501" w:rsidR="00C74C58" w:rsidRDefault="00C74C58" w:rsidP="00C74C58">
      <w:pPr>
        <w:pStyle w:val="B1"/>
      </w:pPr>
      <w:r>
        <w:t>-</w:t>
      </w:r>
      <w:r>
        <w:tab/>
        <w:t>1628.5-2200MHz: there is a step function going from -30dBm/30KHz down to -30dBm/3MHz (from ETSI)</w:t>
      </w:r>
    </w:p>
    <w:p w14:paraId="68C888CF" w14:textId="77777777" w:rsidR="0012743E" w:rsidRDefault="0012743E" w:rsidP="0012743E"/>
    <w:p w14:paraId="052E3ABE" w14:textId="3266F258" w:rsidR="00D556F1" w:rsidRDefault="00D556F1" w:rsidP="00D556F1">
      <w:pPr>
        <w:pStyle w:val="Proposal"/>
      </w:pPr>
      <w:bookmarkStart w:id="1" w:name="_Toc126155654"/>
      <w:bookmarkStart w:id="2" w:name="_Toc126155781"/>
      <w:bookmarkStart w:id="3" w:name="_Toc126222093"/>
      <w:bookmarkStart w:id="4" w:name="_Toc126575017"/>
      <w:bookmarkStart w:id="5" w:name="_Toc126575700"/>
      <w:bookmarkStart w:id="6" w:name="_Toc126585837"/>
      <w:bookmarkStart w:id="7" w:name="_Toc126669582"/>
      <w:bookmarkStart w:id="8" w:name="_Toc131507257"/>
      <w:bookmarkStart w:id="9" w:name="_Toc131507429"/>
      <w:bookmarkStart w:id="10" w:name="_Toc131694049"/>
      <w:bookmarkStart w:id="11" w:name="_Toc133589618"/>
      <w:bookmarkStart w:id="12" w:name="_Toc133589820"/>
      <w:bookmarkStart w:id="13" w:name="_Toc133590264"/>
      <w:bookmarkStart w:id="14" w:name="_Toc133940383"/>
      <w:bookmarkStart w:id="15" w:name="_Toc133940454"/>
      <w:bookmarkStart w:id="16" w:name="_Toc133942353"/>
      <w:bookmarkStart w:id="17" w:name="_Toc134277732"/>
      <w:bookmarkStart w:id="18" w:name="_Toc134434535"/>
      <w:bookmarkStart w:id="19" w:name="_Toc134531752"/>
      <w:bookmarkStart w:id="20" w:name="_Toc134539109"/>
      <w:bookmarkStart w:id="21" w:name="_Toc134626528"/>
      <w:bookmarkStart w:id="22" w:name="_Toc135074506"/>
      <w:r>
        <w:t xml:space="preserve">Proposal </w:t>
      </w:r>
      <w:r w:rsidR="002D6AB4">
        <w:t>1</w:t>
      </w:r>
      <w:r>
        <w:t>a:</w:t>
      </w:r>
      <w:r>
        <w:tab/>
      </w:r>
      <w:r w:rsidR="00D902FE">
        <w:t>Capture</w:t>
      </w:r>
      <w:r w:rsidR="00CB61E2">
        <w:t xml:space="preserve"> additional </w:t>
      </w:r>
      <w:r w:rsidR="00B4518F">
        <w:t xml:space="preserve">out-of-band </w:t>
      </w:r>
      <w:r w:rsidR="00D902FE">
        <w:t>emission</w:t>
      </w:r>
      <w:r>
        <w:t xml:space="preserve"> requirements based on the FCC and ETSI requirements</w:t>
      </w:r>
      <w:r w:rsidRPr="003E7753">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6EF1A687" w14:textId="77777777" w:rsidR="00143306" w:rsidRDefault="00143306" w:rsidP="00C74C58"/>
    <w:p w14:paraId="49E26E12" w14:textId="659F9935" w:rsidR="00C74C58" w:rsidRDefault="00C74C58" w:rsidP="00C74C58">
      <w:r>
        <w:t>Table</w:t>
      </w:r>
      <w:r w:rsidR="00F50335">
        <w:t xml:space="preserve"> 2.1.2-1 and 2.1.2-2</w:t>
      </w:r>
      <w:r>
        <w:t xml:space="preserve"> below present how we can capture </w:t>
      </w:r>
      <w:r w:rsidR="00F50335">
        <w:t>the corresponding</w:t>
      </w:r>
      <w:r>
        <w:t xml:space="preserve"> FCC and ETSI requirements in TS 38.101-5. </w:t>
      </w:r>
    </w:p>
    <w:p w14:paraId="7247474D" w14:textId="0D62DE85" w:rsidR="004902A7" w:rsidRDefault="004902A7" w:rsidP="004902A7">
      <w:pPr>
        <w:pStyle w:val="TH"/>
      </w:pPr>
      <w:r>
        <w:t>Table 2.1.2-1: Additional out-of-band emission requirements based on FCC regulations.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4902A7" w:rsidRPr="00D0691F" w14:paraId="12D8F70D" w14:textId="77777777" w:rsidTr="00120398">
        <w:trPr>
          <w:cantSplit/>
          <w:trHeight w:val="375"/>
          <w:jc w:val="center"/>
        </w:trPr>
        <w:tc>
          <w:tcPr>
            <w:tcW w:w="1799" w:type="dxa"/>
            <w:vMerge w:val="restart"/>
          </w:tcPr>
          <w:p w14:paraId="338738A1" w14:textId="77777777" w:rsidR="004902A7" w:rsidRPr="00D0691F" w:rsidRDefault="004902A7" w:rsidP="00120398">
            <w:pPr>
              <w:pStyle w:val="TAH"/>
              <w:rPr>
                <w:rFonts w:cs="Arial"/>
                <w:bCs/>
              </w:rPr>
            </w:pPr>
            <w:r w:rsidRPr="00D0691F">
              <w:rPr>
                <w:rFonts w:cs="Arial"/>
                <w:bCs/>
              </w:rPr>
              <w:t>Frequency band</w:t>
            </w:r>
          </w:p>
          <w:p w14:paraId="65944271" w14:textId="77777777" w:rsidR="004902A7" w:rsidRPr="00D0691F" w:rsidRDefault="004902A7" w:rsidP="00120398">
            <w:pPr>
              <w:pStyle w:val="TAH"/>
              <w:rPr>
                <w:rFonts w:cs="Arial"/>
                <w:bCs/>
              </w:rPr>
            </w:pPr>
            <w:r w:rsidRPr="00D0691F">
              <w:rPr>
                <w:rFonts w:cs="Arial"/>
                <w:bCs/>
              </w:rPr>
              <w:t>(MHz)</w:t>
            </w:r>
          </w:p>
        </w:tc>
        <w:tc>
          <w:tcPr>
            <w:tcW w:w="2181" w:type="dxa"/>
          </w:tcPr>
          <w:p w14:paraId="03C5CD9C" w14:textId="77777777" w:rsidR="004902A7" w:rsidRPr="00D0691F" w:rsidRDefault="004902A7" w:rsidP="00120398">
            <w:pPr>
              <w:pStyle w:val="TAH"/>
              <w:rPr>
                <w:rFonts w:cs="Arial"/>
                <w:bCs/>
              </w:rPr>
            </w:pPr>
            <w:r w:rsidRPr="00D0691F">
              <w:rPr>
                <w:rFonts w:cs="Arial"/>
                <w:bCs/>
              </w:rPr>
              <w:t>Channel bandwidth / Spectrum emission limit</w:t>
            </w:r>
            <w:r w:rsidRPr="00167A28">
              <w:rPr>
                <w:rFonts w:cs="Arial"/>
                <w:bCs/>
                <w:vertAlign w:val="superscript"/>
              </w:rPr>
              <w:t>1</w:t>
            </w:r>
            <w:r w:rsidRPr="00167A28">
              <w:rPr>
                <w:rFonts w:cs="Arial"/>
                <w:bCs/>
              </w:rPr>
              <w:t xml:space="preserve"> </w:t>
            </w:r>
            <w:r w:rsidRPr="00D0691F">
              <w:rPr>
                <w:rFonts w:cs="Arial"/>
                <w:bCs/>
              </w:rPr>
              <w:t>(dB</w:t>
            </w:r>
            <w:r>
              <w:rPr>
                <w:rFonts w:cs="Arial"/>
                <w:bCs/>
                <w:lang w:val="en-US"/>
              </w:rPr>
              <w:t>m</w:t>
            </w:r>
            <w:r w:rsidRPr="00D0691F">
              <w:rPr>
                <w:rFonts w:cs="Arial"/>
                <w:bCs/>
              </w:rPr>
              <w:t>)</w:t>
            </w:r>
          </w:p>
        </w:tc>
        <w:tc>
          <w:tcPr>
            <w:tcW w:w="1377" w:type="dxa"/>
            <w:vMerge w:val="restart"/>
          </w:tcPr>
          <w:p w14:paraId="566D8401" w14:textId="77777777" w:rsidR="004902A7" w:rsidRPr="00D0691F" w:rsidRDefault="004902A7" w:rsidP="00120398">
            <w:pPr>
              <w:pStyle w:val="TAH"/>
              <w:rPr>
                <w:rFonts w:cs="Arial"/>
                <w:bCs/>
              </w:rPr>
            </w:pPr>
            <w:r w:rsidRPr="00D0691F">
              <w:rPr>
                <w:rFonts w:cs="Arial"/>
                <w:bCs/>
              </w:rPr>
              <w:t xml:space="preserve">Measurement bandwidth </w:t>
            </w:r>
          </w:p>
        </w:tc>
        <w:tc>
          <w:tcPr>
            <w:tcW w:w="2155" w:type="dxa"/>
            <w:vMerge w:val="restart"/>
          </w:tcPr>
          <w:p w14:paraId="426E0C41" w14:textId="77777777" w:rsidR="004902A7" w:rsidRPr="00D0691F" w:rsidRDefault="004902A7" w:rsidP="00120398">
            <w:pPr>
              <w:pStyle w:val="TAH"/>
              <w:rPr>
                <w:rFonts w:cs="Arial"/>
                <w:bCs/>
              </w:rPr>
            </w:pPr>
            <w:r w:rsidRPr="00D0691F">
              <w:rPr>
                <w:rFonts w:cs="Arial"/>
                <w:bCs/>
              </w:rPr>
              <w:t>N</w:t>
            </w:r>
            <w:r>
              <w:rPr>
                <w:rFonts w:cs="Arial"/>
                <w:bCs/>
              </w:rPr>
              <w:t>OTE</w:t>
            </w:r>
          </w:p>
        </w:tc>
      </w:tr>
      <w:tr w:rsidR="004902A7" w:rsidRPr="004961F9" w14:paraId="230312E8" w14:textId="77777777" w:rsidTr="00120398">
        <w:trPr>
          <w:cantSplit/>
          <w:trHeight w:val="181"/>
          <w:jc w:val="center"/>
        </w:trPr>
        <w:tc>
          <w:tcPr>
            <w:tcW w:w="1799" w:type="dxa"/>
            <w:vMerge/>
          </w:tcPr>
          <w:p w14:paraId="288A749B" w14:textId="77777777" w:rsidR="004902A7" w:rsidRPr="004961F9" w:rsidRDefault="004902A7" w:rsidP="00120398">
            <w:pPr>
              <w:pStyle w:val="TAH"/>
              <w:rPr>
                <w:rFonts w:cs="Arial"/>
                <w:b w:val="0"/>
              </w:rPr>
            </w:pPr>
          </w:p>
        </w:tc>
        <w:tc>
          <w:tcPr>
            <w:tcW w:w="2181" w:type="dxa"/>
          </w:tcPr>
          <w:p w14:paraId="62A831B4" w14:textId="77777777" w:rsidR="004902A7" w:rsidRPr="004A444A" w:rsidRDefault="004902A7" w:rsidP="00120398">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w:t>
            </w:r>
          </w:p>
        </w:tc>
        <w:tc>
          <w:tcPr>
            <w:tcW w:w="1377" w:type="dxa"/>
            <w:vMerge/>
          </w:tcPr>
          <w:p w14:paraId="6987A699" w14:textId="77777777" w:rsidR="004902A7" w:rsidRPr="004961F9" w:rsidRDefault="004902A7" w:rsidP="00120398">
            <w:pPr>
              <w:pStyle w:val="TableText"/>
              <w:ind w:left="800"/>
              <w:rPr>
                <w:rFonts w:ascii="Arial" w:eastAsia="Times New Roman" w:hAnsi="Arial" w:cs="Arial"/>
                <w:sz w:val="18"/>
                <w:szCs w:val="18"/>
              </w:rPr>
            </w:pPr>
          </w:p>
        </w:tc>
        <w:tc>
          <w:tcPr>
            <w:tcW w:w="2155" w:type="dxa"/>
            <w:vMerge/>
            <w:tcBorders>
              <w:bottom w:val="single" w:sz="4" w:space="0" w:color="auto"/>
            </w:tcBorders>
          </w:tcPr>
          <w:p w14:paraId="140F1E1E" w14:textId="77777777" w:rsidR="004902A7" w:rsidRPr="004961F9" w:rsidRDefault="004902A7" w:rsidP="00120398">
            <w:pPr>
              <w:pStyle w:val="TableText"/>
              <w:ind w:left="800"/>
              <w:rPr>
                <w:rFonts w:ascii="Arial" w:eastAsia="Times New Roman" w:hAnsi="Arial" w:cs="Arial"/>
                <w:sz w:val="18"/>
                <w:szCs w:val="18"/>
              </w:rPr>
            </w:pPr>
          </w:p>
        </w:tc>
      </w:tr>
      <w:tr w:rsidR="004902A7" w:rsidRPr="00B1298A" w14:paraId="5936F1B5" w14:textId="77777777" w:rsidTr="00120398">
        <w:trPr>
          <w:jc w:val="center"/>
        </w:trPr>
        <w:tc>
          <w:tcPr>
            <w:tcW w:w="1799" w:type="dxa"/>
          </w:tcPr>
          <w:p w14:paraId="47F915FD" w14:textId="77777777" w:rsidR="004902A7" w:rsidRPr="00CA2498" w:rsidRDefault="004902A7" w:rsidP="00120398">
            <w:pPr>
              <w:pStyle w:val="TAC"/>
              <w:rPr>
                <w:rFonts w:cs="Arial"/>
                <w:szCs w:val="18"/>
                <w:lang w:val="en-US"/>
              </w:rPr>
            </w:pPr>
            <w:r w:rsidRPr="00D0691F">
              <w:rPr>
                <w:rFonts w:cs="Arial"/>
                <w:szCs w:val="18"/>
              </w:rPr>
              <w:t>15</w:t>
            </w:r>
            <w:r>
              <w:rPr>
                <w:rFonts w:cs="Arial"/>
                <w:szCs w:val="18"/>
                <w:lang w:val="en-US"/>
              </w:rPr>
              <w:t xml:space="preserve">59 </w:t>
            </w:r>
            <w:r w:rsidRPr="00D0691F">
              <w:rPr>
                <w:rFonts w:cs="Arial"/>
                <w:szCs w:val="18"/>
              </w:rPr>
              <w:t>≤ f ≤ 1</w:t>
            </w:r>
            <w:r>
              <w:rPr>
                <w:rFonts w:cs="Arial"/>
                <w:szCs w:val="18"/>
              </w:rPr>
              <w:t>6</w:t>
            </w:r>
            <w:r>
              <w:rPr>
                <w:rFonts w:cs="Arial"/>
                <w:szCs w:val="18"/>
                <w:lang w:val="en-US"/>
              </w:rPr>
              <w:t>05</w:t>
            </w:r>
          </w:p>
        </w:tc>
        <w:tc>
          <w:tcPr>
            <w:tcW w:w="2181" w:type="dxa"/>
          </w:tcPr>
          <w:p w14:paraId="39CD5E3B" w14:textId="77777777" w:rsidR="004902A7" w:rsidRPr="006E77A2" w:rsidRDefault="004902A7" w:rsidP="00120398">
            <w:pPr>
              <w:pStyle w:val="TAC"/>
              <w:rPr>
                <w:rFonts w:cs="Arial"/>
                <w:szCs w:val="18"/>
                <w:lang w:val="en-US"/>
              </w:rPr>
            </w:pPr>
            <w:r>
              <w:rPr>
                <w:rFonts w:cs="Arial"/>
                <w:szCs w:val="18"/>
                <w:lang w:val="en-US"/>
              </w:rPr>
              <w:t>-50</w:t>
            </w:r>
          </w:p>
        </w:tc>
        <w:tc>
          <w:tcPr>
            <w:tcW w:w="1377" w:type="dxa"/>
          </w:tcPr>
          <w:p w14:paraId="16A4D6AD" w14:textId="77777777" w:rsidR="004902A7" w:rsidRPr="006E77A2" w:rsidRDefault="004902A7" w:rsidP="00120398">
            <w:pPr>
              <w:pStyle w:val="TAC"/>
              <w:rPr>
                <w:rFonts w:cs="Arial"/>
                <w:szCs w:val="18"/>
                <w:lang w:val="en-US"/>
              </w:rPr>
            </w:pPr>
            <w:r>
              <w:rPr>
                <w:rFonts w:cs="Arial"/>
                <w:szCs w:val="18"/>
                <w:lang w:val="en-US"/>
              </w:rPr>
              <w:t>700 Hz</w:t>
            </w:r>
          </w:p>
        </w:tc>
        <w:tc>
          <w:tcPr>
            <w:tcW w:w="2155" w:type="dxa"/>
            <w:vMerge w:val="restart"/>
            <w:shd w:val="clear" w:color="auto" w:fill="auto"/>
          </w:tcPr>
          <w:p w14:paraId="4CCC6B23" w14:textId="77777777" w:rsidR="004902A7" w:rsidRPr="00B1298A" w:rsidRDefault="004902A7" w:rsidP="00120398">
            <w:pPr>
              <w:pStyle w:val="TAC"/>
              <w:rPr>
                <w:rFonts w:cs="Arial"/>
                <w:szCs w:val="18"/>
              </w:rPr>
            </w:pPr>
            <w:r>
              <w:rPr>
                <w:rFonts w:cs="Arial"/>
                <w:szCs w:val="18"/>
              </w:rPr>
              <w:t>Discreet emissions a</w:t>
            </w:r>
            <w:r w:rsidRPr="00B1298A">
              <w:rPr>
                <w:rFonts w:cs="Arial"/>
                <w:szCs w:val="18"/>
              </w:rPr>
              <w:t xml:space="preserve">veraged over any </w:t>
            </w:r>
            <w:proofErr w:type="gramStart"/>
            <w:r w:rsidRPr="00B1298A">
              <w:rPr>
                <w:rFonts w:cs="Arial"/>
                <w:szCs w:val="18"/>
              </w:rPr>
              <w:t>2 millisecond</w:t>
            </w:r>
            <w:proofErr w:type="gramEnd"/>
            <w:r w:rsidRPr="00B1298A">
              <w:rPr>
                <w:rFonts w:cs="Arial"/>
                <w:szCs w:val="18"/>
              </w:rPr>
              <w:t xml:space="preserve"> active transmission interval</w:t>
            </w:r>
          </w:p>
        </w:tc>
      </w:tr>
      <w:tr w:rsidR="004902A7" w14:paraId="146708C4" w14:textId="77777777" w:rsidTr="00120398">
        <w:trPr>
          <w:jc w:val="center"/>
        </w:trPr>
        <w:tc>
          <w:tcPr>
            <w:tcW w:w="1799" w:type="dxa"/>
          </w:tcPr>
          <w:p w14:paraId="2BE39E59" w14:textId="77777777" w:rsidR="004902A7" w:rsidRPr="00D0691F" w:rsidRDefault="004902A7" w:rsidP="00120398">
            <w:pPr>
              <w:pStyle w:val="TAC"/>
              <w:rPr>
                <w:rFonts w:cs="Arial"/>
                <w:szCs w:val="18"/>
              </w:rPr>
            </w:pPr>
            <w:r>
              <w:rPr>
                <w:rFonts w:cs="Arial"/>
                <w:szCs w:val="18"/>
              </w:rPr>
              <w:t>1605</w:t>
            </w:r>
            <w:r>
              <w:rPr>
                <w:rFonts w:cs="Arial"/>
                <w:szCs w:val="18"/>
                <w:lang w:val="en-US"/>
              </w:rPr>
              <w:t xml:space="preserve"> </w:t>
            </w:r>
            <w:r w:rsidRPr="00D0691F">
              <w:rPr>
                <w:rFonts w:cs="Arial"/>
                <w:szCs w:val="18"/>
              </w:rPr>
              <w:t>≤ f ≤ 1</w:t>
            </w:r>
            <w:r>
              <w:rPr>
                <w:rFonts w:cs="Arial"/>
                <w:szCs w:val="18"/>
              </w:rPr>
              <w:t>6</w:t>
            </w:r>
            <w:r>
              <w:rPr>
                <w:rFonts w:cs="Arial"/>
                <w:szCs w:val="18"/>
                <w:lang w:val="en-US"/>
              </w:rPr>
              <w:t>10</w:t>
            </w:r>
          </w:p>
        </w:tc>
        <w:tc>
          <w:tcPr>
            <w:tcW w:w="2181" w:type="dxa"/>
          </w:tcPr>
          <w:p w14:paraId="563E7DE5" w14:textId="77777777" w:rsidR="004902A7" w:rsidRPr="001E37CD" w:rsidRDefault="004902A7" w:rsidP="00120398">
            <w:pPr>
              <w:pStyle w:val="TAC"/>
              <w:rPr>
                <w:rFonts w:cs="Arial"/>
                <w:szCs w:val="18"/>
              </w:rPr>
            </w:pPr>
            <w:r>
              <w:rPr>
                <w:rFonts w:cs="Arial"/>
                <w:szCs w:val="18"/>
                <w:lang w:val="en-US"/>
              </w:rPr>
              <w:t xml:space="preserve">-50 </w:t>
            </w:r>
            <w:r>
              <w:rPr>
                <w:rFonts w:cs="Arial"/>
                <w:lang w:val="en-US"/>
              </w:rPr>
              <w:t>+ 60/5 (f-1605)</w:t>
            </w:r>
          </w:p>
        </w:tc>
        <w:tc>
          <w:tcPr>
            <w:tcW w:w="1377" w:type="dxa"/>
          </w:tcPr>
          <w:p w14:paraId="3670918F" w14:textId="77777777" w:rsidR="004902A7" w:rsidRPr="002E770B" w:rsidRDefault="004902A7" w:rsidP="00120398">
            <w:pPr>
              <w:pStyle w:val="TAC"/>
              <w:rPr>
                <w:rFonts w:cs="Arial"/>
                <w:szCs w:val="18"/>
              </w:rPr>
            </w:pPr>
            <w:r>
              <w:rPr>
                <w:rFonts w:cs="Arial"/>
                <w:szCs w:val="18"/>
              </w:rPr>
              <w:t>700 Hz</w:t>
            </w:r>
          </w:p>
        </w:tc>
        <w:tc>
          <w:tcPr>
            <w:tcW w:w="2155" w:type="dxa"/>
            <w:vMerge/>
            <w:tcBorders>
              <w:bottom w:val="single" w:sz="4" w:space="0" w:color="auto"/>
            </w:tcBorders>
            <w:shd w:val="clear" w:color="auto" w:fill="auto"/>
          </w:tcPr>
          <w:p w14:paraId="178CECD9" w14:textId="77777777" w:rsidR="004902A7" w:rsidRDefault="004902A7" w:rsidP="00120398">
            <w:pPr>
              <w:pStyle w:val="TAC"/>
              <w:rPr>
                <w:rFonts w:cs="Arial"/>
                <w:szCs w:val="18"/>
              </w:rPr>
            </w:pPr>
          </w:p>
        </w:tc>
      </w:tr>
      <w:tr w:rsidR="004902A7" w:rsidRPr="00B1298A" w14:paraId="2DD57F9A" w14:textId="77777777" w:rsidTr="00120398">
        <w:trPr>
          <w:jc w:val="center"/>
        </w:trPr>
        <w:tc>
          <w:tcPr>
            <w:tcW w:w="1799" w:type="dxa"/>
          </w:tcPr>
          <w:p w14:paraId="4FC80911" w14:textId="77777777" w:rsidR="004902A7" w:rsidRPr="006E77A2" w:rsidRDefault="004902A7" w:rsidP="00120398">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181" w:type="dxa"/>
          </w:tcPr>
          <w:p w14:paraId="48109E0D" w14:textId="77777777" w:rsidR="004902A7" w:rsidRPr="00DC2745" w:rsidRDefault="004902A7" w:rsidP="00120398">
            <w:pPr>
              <w:pStyle w:val="TAC"/>
              <w:rPr>
                <w:rFonts w:cs="Arial"/>
                <w:szCs w:val="18"/>
                <w:lang w:val="en-US"/>
              </w:rPr>
            </w:pPr>
            <w:r w:rsidRPr="001E37CD">
              <w:rPr>
                <w:rFonts w:cs="Arial"/>
                <w:szCs w:val="18"/>
              </w:rPr>
              <w:t>-</w:t>
            </w:r>
            <w:r>
              <w:rPr>
                <w:rFonts w:cs="Arial"/>
                <w:szCs w:val="18"/>
              </w:rPr>
              <w:t>40</w:t>
            </w:r>
          </w:p>
        </w:tc>
        <w:tc>
          <w:tcPr>
            <w:tcW w:w="1377" w:type="dxa"/>
          </w:tcPr>
          <w:p w14:paraId="408C4080" w14:textId="77777777" w:rsidR="004902A7" w:rsidRPr="002E770B" w:rsidRDefault="004902A7" w:rsidP="00120398">
            <w:pPr>
              <w:pStyle w:val="TAC"/>
              <w:rPr>
                <w:rFonts w:cs="Arial"/>
                <w:szCs w:val="18"/>
              </w:rPr>
            </w:pPr>
            <w:r w:rsidRPr="002E770B">
              <w:rPr>
                <w:rFonts w:cs="Arial"/>
                <w:szCs w:val="18"/>
              </w:rPr>
              <w:t>1MHz</w:t>
            </w:r>
          </w:p>
        </w:tc>
        <w:tc>
          <w:tcPr>
            <w:tcW w:w="2155" w:type="dxa"/>
            <w:vMerge w:val="restart"/>
            <w:shd w:val="clear" w:color="auto" w:fill="auto"/>
          </w:tcPr>
          <w:p w14:paraId="5F9337EE" w14:textId="77777777" w:rsidR="004902A7" w:rsidRPr="00B1298A" w:rsidRDefault="004902A7" w:rsidP="00120398">
            <w:pPr>
              <w:pStyle w:val="TAC"/>
              <w:rPr>
                <w:rFonts w:cs="Arial"/>
                <w:szCs w:val="18"/>
              </w:rPr>
            </w:pPr>
            <w:r>
              <w:rPr>
                <w:rFonts w:cs="Arial"/>
                <w:szCs w:val="18"/>
              </w:rPr>
              <w:t>A</w:t>
            </w:r>
            <w:r w:rsidRPr="00B1298A">
              <w:rPr>
                <w:rFonts w:cs="Arial"/>
                <w:szCs w:val="18"/>
              </w:rPr>
              <w:t xml:space="preserve">veraged over any </w:t>
            </w:r>
            <w:proofErr w:type="gramStart"/>
            <w:r w:rsidRPr="00B1298A">
              <w:rPr>
                <w:rFonts w:cs="Arial"/>
                <w:szCs w:val="18"/>
              </w:rPr>
              <w:t>2 millisecond</w:t>
            </w:r>
            <w:proofErr w:type="gramEnd"/>
            <w:r w:rsidRPr="00B1298A">
              <w:rPr>
                <w:rFonts w:cs="Arial"/>
                <w:szCs w:val="18"/>
              </w:rPr>
              <w:t xml:space="preserve"> active transmission interval</w:t>
            </w:r>
          </w:p>
        </w:tc>
      </w:tr>
      <w:tr w:rsidR="004902A7" w:rsidRPr="0013618A" w14:paraId="38B4D0CF" w14:textId="77777777" w:rsidTr="00120398">
        <w:trPr>
          <w:jc w:val="center"/>
        </w:trPr>
        <w:tc>
          <w:tcPr>
            <w:tcW w:w="1799" w:type="dxa"/>
          </w:tcPr>
          <w:p w14:paraId="728CFE20" w14:textId="77777777" w:rsidR="004902A7" w:rsidRPr="00D0691F" w:rsidRDefault="004902A7" w:rsidP="00120398">
            <w:pPr>
              <w:pStyle w:val="TAC"/>
              <w:rPr>
                <w:rFonts w:cs="Arial"/>
              </w:rPr>
            </w:pPr>
            <w:r w:rsidRPr="00D0691F">
              <w:rPr>
                <w:rFonts w:cs="Arial"/>
              </w:rPr>
              <w:t>160</w:t>
            </w:r>
            <w:r>
              <w:rPr>
                <w:rFonts w:cs="Arial"/>
                <w:lang w:val="en-US"/>
              </w:rPr>
              <w:t xml:space="preserve">5 </w:t>
            </w:r>
            <w:r w:rsidRPr="00D0691F">
              <w:rPr>
                <w:rFonts w:cs="Arial"/>
              </w:rPr>
              <w:t>≤ f ≤ 1610</w:t>
            </w:r>
          </w:p>
        </w:tc>
        <w:tc>
          <w:tcPr>
            <w:tcW w:w="2181" w:type="dxa"/>
          </w:tcPr>
          <w:p w14:paraId="25FE00E5" w14:textId="77777777" w:rsidR="004902A7" w:rsidRPr="00DC2745" w:rsidRDefault="004902A7" w:rsidP="00120398">
            <w:pPr>
              <w:pStyle w:val="TAC"/>
              <w:rPr>
                <w:rFonts w:cs="Arial"/>
                <w:lang w:val="en-US"/>
              </w:rPr>
            </w:pPr>
            <w:r>
              <w:rPr>
                <w:rFonts w:cs="Arial"/>
              </w:rPr>
              <w:t xml:space="preserve">-40 </w:t>
            </w:r>
            <w:r>
              <w:rPr>
                <w:rFonts w:cs="Arial"/>
                <w:lang w:val="en-US"/>
              </w:rPr>
              <w:t>+ 60/5 (f-1605)</w:t>
            </w:r>
          </w:p>
        </w:tc>
        <w:tc>
          <w:tcPr>
            <w:tcW w:w="1377" w:type="dxa"/>
          </w:tcPr>
          <w:p w14:paraId="1C7520FE" w14:textId="77777777" w:rsidR="004902A7" w:rsidRPr="00D0691F" w:rsidRDefault="004902A7" w:rsidP="00120398">
            <w:pPr>
              <w:pStyle w:val="TAC"/>
              <w:rPr>
                <w:rFonts w:cs="Arial"/>
              </w:rPr>
            </w:pPr>
            <w:r w:rsidRPr="00D0691F">
              <w:rPr>
                <w:rFonts w:cs="Arial"/>
              </w:rPr>
              <w:t>1MHz</w:t>
            </w:r>
          </w:p>
        </w:tc>
        <w:tc>
          <w:tcPr>
            <w:tcW w:w="2155" w:type="dxa"/>
            <w:vMerge/>
            <w:tcBorders>
              <w:bottom w:val="single" w:sz="4" w:space="0" w:color="auto"/>
            </w:tcBorders>
            <w:shd w:val="clear" w:color="auto" w:fill="auto"/>
          </w:tcPr>
          <w:p w14:paraId="547F74E8" w14:textId="77777777" w:rsidR="004902A7" w:rsidRPr="0013618A" w:rsidRDefault="004902A7" w:rsidP="00120398">
            <w:pPr>
              <w:pStyle w:val="TAC"/>
              <w:rPr>
                <w:rFonts w:ascii="Times New Roman" w:hAnsi="Times New Roman"/>
              </w:rPr>
            </w:pPr>
          </w:p>
        </w:tc>
      </w:tr>
      <w:tr w:rsidR="004902A7" w:rsidRPr="0013618A" w14:paraId="48EE5D94" w14:textId="77777777" w:rsidTr="00120398">
        <w:trPr>
          <w:jc w:val="center"/>
        </w:trPr>
        <w:tc>
          <w:tcPr>
            <w:tcW w:w="7512" w:type="dxa"/>
            <w:gridSpan w:val="4"/>
          </w:tcPr>
          <w:p w14:paraId="05AC9575" w14:textId="77777777" w:rsidR="004902A7" w:rsidRPr="0013618A" w:rsidRDefault="004902A7" w:rsidP="00120398">
            <w:pPr>
              <w:pStyle w:val="TAN"/>
              <w:rPr>
                <w:rFonts w:ascii="Times New Roman" w:hAnsi="Times New Roman"/>
              </w:rPr>
            </w:pPr>
            <w:r w:rsidRPr="000F12D8">
              <w:rPr>
                <w:rFonts w:cs="Arial"/>
              </w:rPr>
              <w:t>NOTE:</w:t>
            </w:r>
            <w:r w:rsidRPr="00A1115A">
              <w:tab/>
            </w:r>
            <w:r w:rsidRPr="00840529">
              <w:t xml:space="preserve">The EIRP requirement </w:t>
            </w:r>
            <w:r>
              <w:t xml:space="preserve">in regulation </w:t>
            </w:r>
            <w:r w:rsidRPr="00840529">
              <w:t xml:space="preserve">is converted to conducted requirement </w:t>
            </w:r>
            <w:r>
              <w:t>using a 0dBi antenna.</w:t>
            </w:r>
          </w:p>
        </w:tc>
      </w:tr>
    </w:tbl>
    <w:p w14:paraId="59717FF9" w14:textId="77777777" w:rsidR="004902A7" w:rsidRDefault="004902A7" w:rsidP="00C74C58"/>
    <w:p w14:paraId="43FC8EF6" w14:textId="5A265510" w:rsidR="00314758" w:rsidRDefault="00314758" w:rsidP="00314758">
      <w:pPr>
        <w:pStyle w:val="TH"/>
      </w:pPr>
      <w:r>
        <w:t>Table 2.1.</w:t>
      </w:r>
      <w:r w:rsidR="00CC03CD">
        <w:t>2</w:t>
      </w:r>
      <w:r>
        <w:t>-</w:t>
      </w:r>
      <w:r w:rsidR="006D08CC">
        <w:t>2</w:t>
      </w:r>
      <w:r>
        <w:t xml:space="preserve">: Additional out-of-band emission requirements </w:t>
      </w:r>
      <w:r w:rsidR="00854F1C">
        <w:t>based on ETSI regulations</w:t>
      </w:r>
      <w: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60F85" w:rsidRPr="00D0691F" w14:paraId="0F5E5CBA" w14:textId="77777777" w:rsidTr="000B312C">
        <w:trPr>
          <w:cantSplit/>
          <w:trHeight w:val="375"/>
          <w:jc w:val="center"/>
        </w:trPr>
        <w:tc>
          <w:tcPr>
            <w:tcW w:w="1799" w:type="dxa"/>
            <w:vMerge w:val="restart"/>
          </w:tcPr>
          <w:p w14:paraId="772EB503" w14:textId="77777777" w:rsidR="00160F85" w:rsidRPr="00D0691F" w:rsidRDefault="00160F85" w:rsidP="000B312C">
            <w:pPr>
              <w:pStyle w:val="TAH"/>
              <w:rPr>
                <w:rFonts w:cs="Arial"/>
                <w:bCs/>
              </w:rPr>
            </w:pPr>
            <w:r w:rsidRPr="00D0691F">
              <w:rPr>
                <w:rFonts w:cs="Arial"/>
                <w:bCs/>
              </w:rPr>
              <w:t>Frequency band</w:t>
            </w:r>
          </w:p>
          <w:p w14:paraId="55E3363D" w14:textId="77777777" w:rsidR="00160F85" w:rsidRPr="00D0691F" w:rsidRDefault="00160F85" w:rsidP="000B312C">
            <w:pPr>
              <w:pStyle w:val="TAH"/>
              <w:rPr>
                <w:rFonts w:cs="Arial"/>
                <w:bCs/>
              </w:rPr>
            </w:pPr>
            <w:r w:rsidRPr="00D0691F">
              <w:rPr>
                <w:rFonts w:cs="Arial"/>
                <w:bCs/>
              </w:rPr>
              <w:t>(MHz)</w:t>
            </w:r>
          </w:p>
        </w:tc>
        <w:tc>
          <w:tcPr>
            <w:tcW w:w="2181" w:type="dxa"/>
          </w:tcPr>
          <w:p w14:paraId="08A4AFA2" w14:textId="77777777" w:rsidR="00160F85" w:rsidRPr="00D0691F" w:rsidRDefault="00160F85" w:rsidP="000B312C">
            <w:pPr>
              <w:pStyle w:val="TAH"/>
              <w:rPr>
                <w:rFonts w:cs="Arial"/>
                <w:bCs/>
              </w:rPr>
            </w:pPr>
            <w:r w:rsidRPr="00D0691F">
              <w:rPr>
                <w:rFonts w:cs="Arial"/>
                <w:bCs/>
              </w:rPr>
              <w:t>Channel bandwidth / Spectrum emission limit</w:t>
            </w:r>
            <w:r w:rsidRPr="00167A28">
              <w:rPr>
                <w:rFonts w:cs="Arial"/>
                <w:bCs/>
                <w:vertAlign w:val="superscript"/>
              </w:rPr>
              <w:t>1</w:t>
            </w:r>
            <w:r w:rsidRPr="00167A28">
              <w:rPr>
                <w:rFonts w:cs="Arial"/>
                <w:bCs/>
              </w:rPr>
              <w:t xml:space="preserve"> </w:t>
            </w:r>
            <w:r w:rsidRPr="00D0691F">
              <w:rPr>
                <w:rFonts w:cs="Arial"/>
                <w:bCs/>
              </w:rPr>
              <w:t>(dB</w:t>
            </w:r>
            <w:r>
              <w:rPr>
                <w:rFonts w:cs="Arial"/>
                <w:bCs/>
                <w:lang w:val="en-US"/>
              </w:rPr>
              <w:t>m</w:t>
            </w:r>
            <w:r w:rsidRPr="00D0691F">
              <w:rPr>
                <w:rFonts w:cs="Arial"/>
                <w:bCs/>
              </w:rPr>
              <w:t>)</w:t>
            </w:r>
          </w:p>
        </w:tc>
        <w:tc>
          <w:tcPr>
            <w:tcW w:w="1377" w:type="dxa"/>
            <w:vMerge w:val="restart"/>
          </w:tcPr>
          <w:p w14:paraId="30F29BCA" w14:textId="77777777" w:rsidR="00160F85" w:rsidRPr="00D0691F" w:rsidRDefault="00160F85" w:rsidP="000B312C">
            <w:pPr>
              <w:pStyle w:val="TAH"/>
              <w:rPr>
                <w:rFonts w:cs="Arial"/>
                <w:bCs/>
              </w:rPr>
            </w:pPr>
            <w:r w:rsidRPr="00D0691F">
              <w:rPr>
                <w:rFonts w:cs="Arial"/>
                <w:bCs/>
              </w:rPr>
              <w:t xml:space="preserve">Measurement bandwidth </w:t>
            </w:r>
          </w:p>
        </w:tc>
        <w:tc>
          <w:tcPr>
            <w:tcW w:w="2155" w:type="dxa"/>
            <w:vMerge w:val="restart"/>
          </w:tcPr>
          <w:p w14:paraId="664F683A" w14:textId="77777777" w:rsidR="00160F85" w:rsidRPr="00D0691F" w:rsidRDefault="00160F85" w:rsidP="000B312C">
            <w:pPr>
              <w:pStyle w:val="TAH"/>
              <w:rPr>
                <w:rFonts w:cs="Arial"/>
                <w:bCs/>
              </w:rPr>
            </w:pPr>
            <w:r w:rsidRPr="00D0691F">
              <w:rPr>
                <w:rFonts w:cs="Arial"/>
                <w:bCs/>
              </w:rPr>
              <w:t>N</w:t>
            </w:r>
            <w:r>
              <w:rPr>
                <w:rFonts w:cs="Arial"/>
                <w:bCs/>
              </w:rPr>
              <w:t>OTE</w:t>
            </w:r>
          </w:p>
        </w:tc>
      </w:tr>
      <w:tr w:rsidR="00160F85" w:rsidRPr="004961F9" w14:paraId="6C440F74" w14:textId="77777777" w:rsidTr="000B312C">
        <w:trPr>
          <w:cantSplit/>
          <w:trHeight w:val="181"/>
          <w:jc w:val="center"/>
        </w:trPr>
        <w:tc>
          <w:tcPr>
            <w:tcW w:w="1799" w:type="dxa"/>
            <w:vMerge/>
          </w:tcPr>
          <w:p w14:paraId="32181560" w14:textId="77777777" w:rsidR="00160F85" w:rsidRPr="004961F9" w:rsidRDefault="00160F85" w:rsidP="000B312C">
            <w:pPr>
              <w:pStyle w:val="TAH"/>
              <w:rPr>
                <w:rFonts w:cs="Arial"/>
                <w:b w:val="0"/>
              </w:rPr>
            </w:pPr>
          </w:p>
        </w:tc>
        <w:tc>
          <w:tcPr>
            <w:tcW w:w="2181" w:type="dxa"/>
          </w:tcPr>
          <w:p w14:paraId="60F8DA7E" w14:textId="77777777" w:rsidR="00160F85" w:rsidRPr="004A444A" w:rsidRDefault="00160F85" w:rsidP="000B312C">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w:t>
            </w:r>
          </w:p>
        </w:tc>
        <w:tc>
          <w:tcPr>
            <w:tcW w:w="1377" w:type="dxa"/>
            <w:vMerge/>
          </w:tcPr>
          <w:p w14:paraId="45E2ECB7" w14:textId="77777777" w:rsidR="00160F85" w:rsidRPr="004961F9" w:rsidRDefault="00160F85" w:rsidP="000B312C">
            <w:pPr>
              <w:pStyle w:val="TableText"/>
              <w:ind w:left="800"/>
              <w:rPr>
                <w:rFonts w:ascii="Arial" w:eastAsia="Times New Roman" w:hAnsi="Arial" w:cs="Arial"/>
                <w:sz w:val="18"/>
                <w:szCs w:val="18"/>
              </w:rPr>
            </w:pPr>
          </w:p>
        </w:tc>
        <w:tc>
          <w:tcPr>
            <w:tcW w:w="2155" w:type="dxa"/>
            <w:vMerge/>
            <w:tcBorders>
              <w:bottom w:val="single" w:sz="4" w:space="0" w:color="auto"/>
            </w:tcBorders>
          </w:tcPr>
          <w:p w14:paraId="2D9FF343" w14:textId="77777777" w:rsidR="00160F85" w:rsidRPr="004961F9" w:rsidRDefault="00160F85" w:rsidP="000B312C">
            <w:pPr>
              <w:pStyle w:val="TableText"/>
              <w:ind w:left="800"/>
              <w:rPr>
                <w:rFonts w:ascii="Arial" w:eastAsia="Times New Roman" w:hAnsi="Arial" w:cs="Arial"/>
                <w:sz w:val="18"/>
                <w:szCs w:val="18"/>
              </w:rPr>
            </w:pPr>
          </w:p>
        </w:tc>
      </w:tr>
      <w:tr w:rsidR="00160F85" w:rsidRPr="00B1298A" w14:paraId="3BEEE6EB" w14:textId="77777777" w:rsidTr="000B312C">
        <w:trPr>
          <w:jc w:val="center"/>
        </w:trPr>
        <w:tc>
          <w:tcPr>
            <w:tcW w:w="1799" w:type="dxa"/>
          </w:tcPr>
          <w:p w14:paraId="1396939D" w14:textId="77777777" w:rsidR="00160F85" w:rsidRPr="006E77A2" w:rsidRDefault="00160F85" w:rsidP="000B312C">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181" w:type="dxa"/>
          </w:tcPr>
          <w:p w14:paraId="12A9A5DC" w14:textId="77777777" w:rsidR="00160F85" w:rsidRPr="00DC2745" w:rsidRDefault="00160F85" w:rsidP="000B312C">
            <w:pPr>
              <w:pStyle w:val="TAC"/>
              <w:rPr>
                <w:rFonts w:cs="Arial"/>
                <w:szCs w:val="18"/>
                <w:lang w:val="en-US"/>
              </w:rPr>
            </w:pPr>
            <w:r w:rsidRPr="001E37CD">
              <w:rPr>
                <w:rFonts w:cs="Arial"/>
                <w:szCs w:val="18"/>
              </w:rPr>
              <w:t>-</w:t>
            </w:r>
            <w:r>
              <w:rPr>
                <w:rFonts w:cs="Arial"/>
                <w:szCs w:val="18"/>
              </w:rPr>
              <w:t>40</w:t>
            </w:r>
          </w:p>
        </w:tc>
        <w:tc>
          <w:tcPr>
            <w:tcW w:w="1377" w:type="dxa"/>
          </w:tcPr>
          <w:p w14:paraId="114CA8C4" w14:textId="77777777" w:rsidR="00160F85" w:rsidRPr="002E770B" w:rsidRDefault="00160F85" w:rsidP="000B312C">
            <w:pPr>
              <w:pStyle w:val="TAC"/>
              <w:rPr>
                <w:rFonts w:cs="Arial"/>
                <w:szCs w:val="18"/>
              </w:rPr>
            </w:pPr>
            <w:r w:rsidRPr="002E770B">
              <w:rPr>
                <w:rFonts w:cs="Arial"/>
                <w:szCs w:val="18"/>
              </w:rPr>
              <w:t>1MHz</w:t>
            </w:r>
          </w:p>
        </w:tc>
        <w:tc>
          <w:tcPr>
            <w:tcW w:w="2155" w:type="dxa"/>
            <w:vMerge w:val="restart"/>
            <w:shd w:val="clear" w:color="auto" w:fill="auto"/>
          </w:tcPr>
          <w:p w14:paraId="44F31163" w14:textId="77777777" w:rsidR="00160F85" w:rsidRPr="00B1298A" w:rsidRDefault="00160F85" w:rsidP="000B312C">
            <w:pPr>
              <w:pStyle w:val="TAC"/>
              <w:rPr>
                <w:rFonts w:cs="Arial"/>
                <w:szCs w:val="18"/>
              </w:rPr>
            </w:pPr>
            <w:r>
              <w:rPr>
                <w:rFonts w:cs="Arial"/>
                <w:szCs w:val="18"/>
              </w:rPr>
              <w:t>A</w:t>
            </w:r>
            <w:r w:rsidRPr="00B1298A">
              <w:rPr>
                <w:rFonts w:cs="Arial"/>
                <w:szCs w:val="18"/>
              </w:rPr>
              <w:t xml:space="preserve">veraged over any </w:t>
            </w:r>
            <w:proofErr w:type="gramStart"/>
            <w:r w:rsidRPr="00B1298A">
              <w:rPr>
                <w:rFonts w:cs="Arial"/>
                <w:szCs w:val="18"/>
              </w:rPr>
              <w:t>2 millisecond</w:t>
            </w:r>
            <w:proofErr w:type="gramEnd"/>
            <w:r w:rsidRPr="00B1298A">
              <w:rPr>
                <w:rFonts w:cs="Arial"/>
                <w:szCs w:val="18"/>
              </w:rPr>
              <w:t xml:space="preserve"> active transmission interval</w:t>
            </w:r>
          </w:p>
        </w:tc>
      </w:tr>
      <w:tr w:rsidR="00160F85" w:rsidRPr="0013618A" w14:paraId="5396F016" w14:textId="77777777" w:rsidTr="000B312C">
        <w:trPr>
          <w:jc w:val="center"/>
        </w:trPr>
        <w:tc>
          <w:tcPr>
            <w:tcW w:w="1799" w:type="dxa"/>
          </w:tcPr>
          <w:p w14:paraId="571DAB0C" w14:textId="77777777" w:rsidR="00160F85" w:rsidRPr="00D0691F" w:rsidRDefault="00160F85" w:rsidP="000B312C">
            <w:pPr>
              <w:pStyle w:val="TAC"/>
              <w:rPr>
                <w:rFonts w:cs="Arial"/>
              </w:rPr>
            </w:pPr>
            <w:r w:rsidRPr="00D0691F">
              <w:rPr>
                <w:rFonts w:cs="Arial"/>
              </w:rPr>
              <w:t>160</w:t>
            </w:r>
            <w:r>
              <w:rPr>
                <w:rFonts w:cs="Arial"/>
                <w:lang w:val="en-US"/>
              </w:rPr>
              <w:t xml:space="preserve">5 </w:t>
            </w:r>
            <w:r w:rsidRPr="00D0691F">
              <w:rPr>
                <w:rFonts w:cs="Arial"/>
              </w:rPr>
              <w:t>≤ f ≤ 1610</w:t>
            </w:r>
          </w:p>
        </w:tc>
        <w:tc>
          <w:tcPr>
            <w:tcW w:w="2181" w:type="dxa"/>
          </w:tcPr>
          <w:p w14:paraId="2837D7DB" w14:textId="77777777" w:rsidR="00160F85" w:rsidRPr="00DC2745" w:rsidRDefault="00160F85" w:rsidP="000B312C">
            <w:pPr>
              <w:pStyle w:val="TAC"/>
              <w:rPr>
                <w:rFonts w:cs="Arial"/>
                <w:lang w:val="en-US"/>
              </w:rPr>
            </w:pPr>
            <w:r>
              <w:rPr>
                <w:rFonts w:cs="Arial"/>
              </w:rPr>
              <w:t xml:space="preserve">-40 </w:t>
            </w:r>
            <w:r>
              <w:rPr>
                <w:rFonts w:cs="Arial"/>
                <w:lang w:val="en-US"/>
              </w:rPr>
              <w:t>+ 60/5 (f-1605)</w:t>
            </w:r>
          </w:p>
        </w:tc>
        <w:tc>
          <w:tcPr>
            <w:tcW w:w="1377" w:type="dxa"/>
          </w:tcPr>
          <w:p w14:paraId="0160C700" w14:textId="77777777" w:rsidR="00160F85" w:rsidRPr="00D0691F" w:rsidRDefault="00160F85" w:rsidP="000B312C">
            <w:pPr>
              <w:pStyle w:val="TAC"/>
              <w:rPr>
                <w:rFonts w:cs="Arial"/>
              </w:rPr>
            </w:pPr>
            <w:r w:rsidRPr="00D0691F">
              <w:rPr>
                <w:rFonts w:cs="Arial"/>
              </w:rPr>
              <w:t>1MHz</w:t>
            </w:r>
          </w:p>
        </w:tc>
        <w:tc>
          <w:tcPr>
            <w:tcW w:w="2155" w:type="dxa"/>
            <w:vMerge/>
            <w:tcBorders>
              <w:bottom w:val="single" w:sz="4" w:space="0" w:color="auto"/>
            </w:tcBorders>
            <w:shd w:val="clear" w:color="auto" w:fill="auto"/>
          </w:tcPr>
          <w:p w14:paraId="78BF07B0" w14:textId="77777777" w:rsidR="00160F85" w:rsidRPr="0013618A" w:rsidRDefault="00160F85" w:rsidP="000B312C">
            <w:pPr>
              <w:pStyle w:val="TAC"/>
              <w:rPr>
                <w:rFonts w:ascii="Times New Roman" w:hAnsi="Times New Roman"/>
              </w:rPr>
            </w:pPr>
          </w:p>
        </w:tc>
      </w:tr>
      <w:tr w:rsidR="00160F85" w:rsidRPr="0013618A" w14:paraId="38FC9B4C" w14:textId="77777777" w:rsidTr="000B312C">
        <w:trPr>
          <w:jc w:val="center"/>
        </w:trPr>
        <w:tc>
          <w:tcPr>
            <w:tcW w:w="1799" w:type="dxa"/>
          </w:tcPr>
          <w:p w14:paraId="608558D4" w14:textId="77777777" w:rsidR="00160F85" w:rsidRPr="00D0691F" w:rsidRDefault="00160F85" w:rsidP="000B312C">
            <w:pPr>
              <w:pStyle w:val="TAC"/>
              <w:rPr>
                <w:rFonts w:cs="Arial"/>
              </w:rPr>
            </w:pPr>
          </w:p>
        </w:tc>
        <w:tc>
          <w:tcPr>
            <w:tcW w:w="2181" w:type="dxa"/>
          </w:tcPr>
          <w:p w14:paraId="76AD98E0" w14:textId="77777777" w:rsidR="00160F85" w:rsidRDefault="00160F85" w:rsidP="000B312C">
            <w:pPr>
              <w:pStyle w:val="TAC"/>
              <w:rPr>
                <w:rFonts w:cs="Arial"/>
              </w:rPr>
            </w:pPr>
          </w:p>
        </w:tc>
        <w:tc>
          <w:tcPr>
            <w:tcW w:w="1377" w:type="dxa"/>
          </w:tcPr>
          <w:p w14:paraId="7CCEBDBC" w14:textId="77777777" w:rsidR="00160F85" w:rsidRPr="00D0691F" w:rsidRDefault="00160F85" w:rsidP="000B312C">
            <w:pPr>
              <w:pStyle w:val="TAC"/>
              <w:rPr>
                <w:rFonts w:cs="Arial"/>
              </w:rPr>
            </w:pPr>
          </w:p>
        </w:tc>
        <w:tc>
          <w:tcPr>
            <w:tcW w:w="2155" w:type="dxa"/>
            <w:tcBorders>
              <w:top w:val="single" w:sz="4" w:space="0" w:color="auto"/>
              <w:bottom w:val="nil"/>
            </w:tcBorders>
            <w:shd w:val="clear" w:color="auto" w:fill="auto"/>
          </w:tcPr>
          <w:p w14:paraId="2251D8F3" w14:textId="77777777" w:rsidR="00160F85" w:rsidRPr="0013618A" w:rsidRDefault="00160F85" w:rsidP="000B312C">
            <w:pPr>
              <w:pStyle w:val="TAC"/>
              <w:rPr>
                <w:rFonts w:ascii="Times New Roman" w:hAnsi="Times New Roman"/>
              </w:rPr>
            </w:pPr>
          </w:p>
        </w:tc>
      </w:tr>
      <w:tr w:rsidR="00160F85" w:rsidRPr="0013618A" w14:paraId="54EF6B7F" w14:textId="77777777" w:rsidTr="000B312C">
        <w:trPr>
          <w:jc w:val="center"/>
        </w:trPr>
        <w:tc>
          <w:tcPr>
            <w:tcW w:w="1799" w:type="dxa"/>
          </w:tcPr>
          <w:p w14:paraId="4DDE9537" w14:textId="77777777" w:rsidR="00160F85" w:rsidRPr="00D0691F" w:rsidRDefault="00160F85" w:rsidP="000B312C">
            <w:pPr>
              <w:pStyle w:val="TAC"/>
              <w:rPr>
                <w:rFonts w:cs="Arial"/>
              </w:rPr>
            </w:pPr>
            <w:r>
              <w:rPr>
                <w:rFonts w:cs="Arial"/>
              </w:rPr>
              <w:t xml:space="preserve">1628.5 </w:t>
            </w:r>
            <w:r w:rsidRPr="00D0691F">
              <w:rPr>
                <w:rFonts w:cs="Arial"/>
              </w:rPr>
              <w:t>≤ f ≤ 16</w:t>
            </w:r>
            <w:r>
              <w:rPr>
                <w:rFonts w:cs="Arial"/>
              </w:rPr>
              <w:t>31.5</w:t>
            </w:r>
          </w:p>
        </w:tc>
        <w:tc>
          <w:tcPr>
            <w:tcW w:w="2181" w:type="dxa"/>
          </w:tcPr>
          <w:p w14:paraId="6F0F3A51" w14:textId="77777777" w:rsidR="00160F85" w:rsidRDefault="00160F85" w:rsidP="000B312C">
            <w:pPr>
              <w:pStyle w:val="TAC"/>
              <w:rPr>
                <w:rFonts w:cs="Arial"/>
              </w:rPr>
            </w:pPr>
            <w:r>
              <w:rPr>
                <w:rFonts w:cs="Arial"/>
              </w:rPr>
              <w:t>-30</w:t>
            </w:r>
          </w:p>
        </w:tc>
        <w:tc>
          <w:tcPr>
            <w:tcW w:w="1377" w:type="dxa"/>
          </w:tcPr>
          <w:p w14:paraId="363D1F60" w14:textId="77777777" w:rsidR="00160F85" w:rsidRPr="00D0691F" w:rsidRDefault="00160F85" w:rsidP="000B312C">
            <w:pPr>
              <w:pStyle w:val="TAC"/>
              <w:rPr>
                <w:rFonts w:cs="Arial"/>
              </w:rPr>
            </w:pPr>
            <w:r>
              <w:rPr>
                <w:rFonts w:cs="Arial"/>
              </w:rPr>
              <w:t>30kHz</w:t>
            </w:r>
          </w:p>
        </w:tc>
        <w:tc>
          <w:tcPr>
            <w:tcW w:w="2155" w:type="dxa"/>
            <w:tcBorders>
              <w:top w:val="nil"/>
              <w:bottom w:val="nil"/>
            </w:tcBorders>
            <w:shd w:val="clear" w:color="auto" w:fill="auto"/>
          </w:tcPr>
          <w:p w14:paraId="61E979B8" w14:textId="77777777" w:rsidR="00160F85" w:rsidRPr="0013618A" w:rsidRDefault="00160F85" w:rsidP="000B312C">
            <w:pPr>
              <w:pStyle w:val="TAC"/>
              <w:rPr>
                <w:rFonts w:ascii="Times New Roman" w:hAnsi="Times New Roman"/>
              </w:rPr>
            </w:pPr>
          </w:p>
        </w:tc>
      </w:tr>
      <w:tr w:rsidR="00160F85" w:rsidRPr="0013618A" w14:paraId="2AFF04A2" w14:textId="77777777" w:rsidTr="000B312C">
        <w:trPr>
          <w:jc w:val="center"/>
        </w:trPr>
        <w:tc>
          <w:tcPr>
            <w:tcW w:w="1799" w:type="dxa"/>
          </w:tcPr>
          <w:p w14:paraId="7FFBD74D" w14:textId="77777777" w:rsidR="00160F85" w:rsidRPr="00D0691F" w:rsidRDefault="00160F85" w:rsidP="000B312C">
            <w:pPr>
              <w:pStyle w:val="TAC"/>
              <w:rPr>
                <w:rFonts w:cs="Arial"/>
              </w:rPr>
            </w:pPr>
            <w:r>
              <w:rPr>
                <w:rFonts w:cs="Arial"/>
              </w:rPr>
              <w:t xml:space="preserve">1631.5 </w:t>
            </w:r>
            <w:r w:rsidRPr="00D0691F">
              <w:rPr>
                <w:rFonts w:cs="Arial"/>
              </w:rPr>
              <w:t>≤ f ≤ 16</w:t>
            </w:r>
            <w:r>
              <w:rPr>
                <w:rFonts w:cs="Arial"/>
              </w:rPr>
              <w:t>36.5</w:t>
            </w:r>
          </w:p>
        </w:tc>
        <w:tc>
          <w:tcPr>
            <w:tcW w:w="2181" w:type="dxa"/>
          </w:tcPr>
          <w:p w14:paraId="7B7FA1F3" w14:textId="77777777" w:rsidR="00160F85" w:rsidRDefault="00160F85" w:rsidP="000B312C">
            <w:pPr>
              <w:pStyle w:val="TAC"/>
              <w:rPr>
                <w:rFonts w:cs="Arial"/>
              </w:rPr>
            </w:pPr>
            <w:r>
              <w:rPr>
                <w:rFonts w:cs="Arial"/>
              </w:rPr>
              <w:t>-30</w:t>
            </w:r>
          </w:p>
        </w:tc>
        <w:tc>
          <w:tcPr>
            <w:tcW w:w="1377" w:type="dxa"/>
          </w:tcPr>
          <w:p w14:paraId="6A74E694" w14:textId="77777777" w:rsidR="00160F85" w:rsidRPr="00D0691F" w:rsidRDefault="00160F85" w:rsidP="000B312C">
            <w:pPr>
              <w:pStyle w:val="TAC"/>
              <w:rPr>
                <w:rFonts w:cs="Arial"/>
              </w:rPr>
            </w:pPr>
            <w:r>
              <w:rPr>
                <w:rFonts w:cs="Arial"/>
              </w:rPr>
              <w:t>100kHz</w:t>
            </w:r>
          </w:p>
        </w:tc>
        <w:tc>
          <w:tcPr>
            <w:tcW w:w="2155" w:type="dxa"/>
            <w:tcBorders>
              <w:top w:val="nil"/>
              <w:bottom w:val="nil"/>
            </w:tcBorders>
            <w:shd w:val="clear" w:color="auto" w:fill="auto"/>
          </w:tcPr>
          <w:p w14:paraId="21BEACFC" w14:textId="77777777" w:rsidR="00160F85" w:rsidRPr="0013618A" w:rsidRDefault="00160F85" w:rsidP="000B312C">
            <w:pPr>
              <w:pStyle w:val="TAC"/>
              <w:rPr>
                <w:rFonts w:ascii="Times New Roman" w:hAnsi="Times New Roman"/>
              </w:rPr>
            </w:pPr>
          </w:p>
        </w:tc>
      </w:tr>
      <w:tr w:rsidR="00160F85" w:rsidRPr="0013618A" w14:paraId="0FD1A486" w14:textId="77777777" w:rsidTr="000B312C">
        <w:trPr>
          <w:jc w:val="center"/>
        </w:trPr>
        <w:tc>
          <w:tcPr>
            <w:tcW w:w="1799" w:type="dxa"/>
          </w:tcPr>
          <w:p w14:paraId="14618077" w14:textId="77777777" w:rsidR="00160F85" w:rsidRPr="00D0691F" w:rsidRDefault="00160F85" w:rsidP="000B312C">
            <w:pPr>
              <w:pStyle w:val="TAC"/>
              <w:rPr>
                <w:rFonts w:cs="Arial"/>
              </w:rPr>
            </w:pPr>
            <w:r>
              <w:rPr>
                <w:rFonts w:cs="Arial"/>
              </w:rPr>
              <w:t xml:space="preserve">1636.5 </w:t>
            </w:r>
            <w:r w:rsidRPr="00D0691F">
              <w:rPr>
                <w:rFonts w:cs="Arial"/>
              </w:rPr>
              <w:t>≤ f ≤ 16</w:t>
            </w:r>
            <w:r>
              <w:rPr>
                <w:rFonts w:cs="Arial"/>
              </w:rPr>
              <w:t>46.5</w:t>
            </w:r>
          </w:p>
        </w:tc>
        <w:tc>
          <w:tcPr>
            <w:tcW w:w="2181" w:type="dxa"/>
          </w:tcPr>
          <w:p w14:paraId="7B89FEE3" w14:textId="77777777" w:rsidR="00160F85" w:rsidRDefault="00160F85" w:rsidP="000B312C">
            <w:pPr>
              <w:pStyle w:val="TAC"/>
              <w:rPr>
                <w:rFonts w:cs="Arial"/>
              </w:rPr>
            </w:pPr>
            <w:r>
              <w:rPr>
                <w:rFonts w:cs="Arial"/>
              </w:rPr>
              <w:t>-30</w:t>
            </w:r>
          </w:p>
        </w:tc>
        <w:tc>
          <w:tcPr>
            <w:tcW w:w="1377" w:type="dxa"/>
          </w:tcPr>
          <w:p w14:paraId="78044A5D" w14:textId="77777777" w:rsidR="00160F85" w:rsidRPr="00D0691F" w:rsidRDefault="00160F85" w:rsidP="000B312C">
            <w:pPr>
              <w:pStyle w:val="TAC"/>
              <w:rPr>
                <w:rFonts w:cs="Arial"/>
              </w:rPr>
            </w:pPr>
            <w:r>
              <w:rPr>
                <w:rFonts w:cs="Arial"/>
              </w:rPr>
              <w:t>300kHz</w:t>
            </w:r>
          </w:p>
        </w:tc>
        <w:tc>
          <w:tcPr>
            <w:tcW w:w="2155" w:type="dxa"/>
            <w:tcBorders>
              <w:top w:val="nil"/>
              <w:bottom w:val="nil"/>
            </w:tcBorders>
            <w:shd w:val="clear" w:color="auto" w:fill="auto"/>
          </w:tcPr>
          <w:p w14:paraId="57A5D462" w14:textId="77777777" w:rsidR="00160F85" w:rsidRPr="0013618A" w:rsidRDefault="00160F85" w:rsidP="000B312C">
            <w:pPr>
              <w:pStyle w:val="TAC"/>
              <w:rPr>
                <w:rFonts w:ascii="Times New Roman" w:hAnsi="Times New Roman"/>
              </w:rPr>
            </w:pPr>
          </w:p>
        </w:tc>
      </w:tr>
      <w:tr w:rsidR="00160F85" w:rsidRPr="0013618A" w14:paraId="4357CBB1" w14:textId="77777777" w:rsidTr="000B312C">
        <w:trPr>
          <w:jc w:val="center"/>
        </w:trPr>
        <w:tc>
          <w:tcPr>
            <w:tcW w:w="1799" w:type="dxa"/>
          </w:tcPr>
          <w:p w14:paraId="78A151E3" w14:textId="77777777" w:rsidR="00160F85" w:rsidRPr="00D0691F" w:rsidRDefault="00160F85" w:rsidP="000B312C">
            <w:pPr>
              <w:pStyle w:val="TAC"/>
              <w:rPr>
                <w:rFonts w:cs="Arial"/>
              </w:rPr>
            </w:pPr>
            <w:r>
              <w:rPr>
                <w:rFonts w:cs="Arial"/>
              </w:rPr>
              <w:t xml:space="preserve">1646.5 </w:t>
            </w:r>
            <w:r w:rsidRPr="00D0691F">
              <w:rPr>
                <w:rFonts w:cs="Arial"/>
              </w:rPr>
              <w:t>≤ f ≤ 16</w:t>
            </w:r>
            <w:r>
              <w:rPr>
                <w:rFonts w:cs="Arial"/>
              </w:rPr>
              <w:t>66.5</w:t>
            </w:r>
          </w:p>
        </w:tc>
        <w:tc>
          <w:tcPr>
            <w:tcW w:w="2181" w:type="dxa"/>
          </w:tcPr>
          <w:p w14:paraId="5FCF6DEB" w14:textId="77777777" w:rsidR="00160F85" w:rsidRDefault="00160F85" w:rsidP="000B312C">
            <w:pPr>
              <w:pStyle w:val="TAC"/>
              <w:rPr>
                <w:rFonts w:cs="Arial"/>
              </w:rPr>
            </w:pPr>
            <w:r>
              <w:rPr>
                <w:rFonts w:cs="Arial"/>
              </w:rPr>
              <w:t>-30</w:t>
            </w:r>
          </w:p>
        </w:tc>
        <w:tc>
          <w:tcPr>
            <w:tcW w:w="1377" w:type="dxa"/>
          </w:tcPr>
          <w:p w14:paraId="33B8C556" w14:textId="77777777" w:rsidR="00160F85" w:rsidRPr="00D0691F" w:rsidRDefault="00160F85" w:rsidP="000B312C">
            <w:pPr>
              <w:pStyle w:val="TAC"/>
              <w:rPr>
                <w:rFonts w:cs="Arial"/>
              </w:rPr>
            </w:pPr>
            <w:r>
              <w:rPr>
                <w:rFonts w:cs="Arial"/>
              </w:rPr>
              <w:t>1MHz</w:t>
            </w:r>
          </w:p>
        </w:tc>
        <w:tc>
          <w:tcPr>
            <w:tcW w:w="2155" w:type="dxa"/>
            <w:tcBorders>
              <w:top w:val="nil"/>
              <w:bottom w:val="nil"/>
            </w:tcBorders>
            <w:shd w:val="clear" w:color="auto" w:fill="auto"/>
          </w:tcPr>
          <w:p w14:paraId="52773C79" w14:textId="77777777" w:rsidR="00160F85" w:rsidRPr="0013618A" w:rsidRDefault="00160F85" w:rsidP="000B312C">
            <w:pPr>
              <w:pStyle w:val="TAC"/>
              <w:rPr>
                <w:rFonts w:ascii="Times New Roman" w:hAnsi="Times New Roman"/>
              </w:rPr>
            </w:pPr>
          </w:p>
        </w:tc>
      </w:tr>
      <w:tr w:rsidR="00160F85" w:rsidRPr="0013618A" w14:paraId="79C753FF" w14:textId="77777777" w:rsidTr="000B312C">
        <w:trPr>
          <w:jc w:val="center"/>
        </w:trPr>
        <w:tc>
          <w:tcPr>
            <w:tcW w:w="1799" w:type="dxa"/>
          </w:tcPr>
          <w:p w14:paraId="1A2E280F" w14:textId="77777777" w:rsidR="00160F85" w:rsidRDefault="00160F85" w:rsidP="000B312C">
            <w:pPr>
              <w:pStyle w:val="TAC"/>
              <w:rPr>
                <w:rFonts w:cs="Arial"/>
              </w:rPr>
            </w:pPr>
            <w:r>
              <w:rPr>
                <w:rFonts w:cs="Arial"/>
              </w:rPr>
              <w:t xml:space="preserve">1666.5 </w:t>
            </w:r>
            <w:r w:rsidRPr="00D0691F">
              <w:rPr>
                <w:rFonts w:cs="Arial"/>
              </w:rPr>
              <w:t xml:space="preserve">≤ f ≤ </w:t>
            </w:r>
            <w:r>
              <w:rPr>
                <w:rFonts w:cs="Arial"/>
              </w:rPr>
              <w:t>2200</w:t>
            </w:r>
          </w:p>
        </w:tc>
        <w:tc>
          <w:tcPr>
            <w:tcW w:w="2181" w:type="dxa"/>
          </w:tcPr>
          <w:p w14:paraId="77C38A5B" w14:textId="77777777" w:rsidR="00160F85" w:rsidRDefault="00160F85" w:rsidP="000B312C">
            <w:pPr>
              <w:pStyle w:val="TAC"/>
              <w:rPr>
                <w:rFonts w:cs="Arial"/>
              </w:rPr>
            </w:pPr>
            <w:r>
              <w:rPr>
                <w:rFonts w:cs="Arial"/>
              </w:rPr>
              <w:t>-30</w:t>
            </w:r>
          </w:p>
        </w:tc>
        <w:tc>
          <w:tcPr>
            <w:tcW w:w="1377" w:type="dxa"/>
          </w:tcPr>
          <w:p w14:paraId="239FCD21" w14:textId="77777777" w:rsidR="00160F85" w:rsidRPr="00D0691F" w:rsidRDefault="00160F85" w:rsidP="000B312C">
            <w:pPr>
              <w:pStyle w:val="TAC"/>
              <w:rPr>
                <w:rFonts w:cs="Arial"/>
              </w:rPr>
            </w:pPr>
            <w:r>
              <w:rPr>
                <w:rFonts w:cs="Arial"/>
              </w:rPr>
              <w:t>3MHz</w:t>
            </w:r>
          </w:p>
        </w:tc>
        <w:tc>
          <w:tcPr>
            <w:tcW w:w="2155" w:type="dxa"/>
            <w:tcBorders>
              <w:top w:val="nil"/>
              <w:bottom w:val="nil"/>
            </w:tcBorders>
            <w:shd w:val="clear" w:color="auto" w:fill="auto"/>
          </w:tcPr>
          <w:p w14:paraId="448D3F6F" w14:textId="77777777" w:rsidR="00160F85" w:rsidRPr="0013618A" w:rsidRDefault="00160F85" w:rsidP="000B312C">
            <w:pPr>
              <w:pStyle w:val="TAC"/>
              <w:rPr>
                <w:rFonts w:ascii="Times New Roman" w:hAnsi="Times New Roman"/>
              </w:rPr>
            </w:pPr>
          </w:p>
        </w:tc>
      </w:tr>
      <w:tr w:rsidR="00160F85" w:rsidRPr="0013618A" w14:paraId="47FAA537" w14:textId="77777777" w:rsidTr="000B312C">
        <w:trPr>
          <w:jc w:val="center"/>
        </w:trPr>
        <w:tc>
          <w:tcPr>
            <w:tcW w:w="7512" w:type="dxa"/>
            <w:gridSpan w:val="4"/>
          </w:tcPr>
          <w:p w14:paraId="6EEE5332" w14:textId="31E2324D" w:rsidR="00160F85" w:rsidRPr="0013618A" w:rsidRDefault="00160F85" w:rsidP="000B312C">
            <w:pPr>
              <w:pStyle w:val="TAN"/>
              <w:rPr>
                <w:rFonts w:ascii="Times New Roman" w:hAnsi="Times New Roman"/>
              </w:rPr>
            </w:pPr>
            <w:r w:rsidRPr="000F12D8">
              <w:rPr>
                <w:rFonts w:cs="Arial"/>
              </w:rPr>
              <w:t>NOTE:</w:t>
            </w:r>
            <w:r w:rsidRPr="00A1115A">
              <w:tab/>
            </w:r>
            <w:r w:rsidRPr="00840529">
              <w:t xml:space="preserve">The EIRP requirement </w:t>
            </w:r>
            <w:r>
              <w:t xml:space="preserve">in regulation </w:t>
            </w:r>
            <w:r w:rsidRPr="00840529">
              <w:t xml:space="preserve">is converted to conducted requirement </w:t>
            </w:r>
            <w:r>
              <w:t>using a 0dBi antenna.</w:t>
            </w:r>
          </w:p>
        </w:tc>
      </w:tr>
    </w:tbl>
    <w:p w14:paraId="77B2A35A" w14:textId="77777777" w:rsidR="00160F85" w:rsidRDefault="00160F85" w:rsidP="00C74C58"/>
    <w:p w14:paraId="14851972" w14:textId="4B8A12A4" w:rsidR="00C74C58" w:rsidRDefault="00B54652" w:rsidP="00C74C58">
      <w:r>
        <w:t xml:space="preserve">In addition to the out-of-band emission requirements, at least ETSI regulations also define in-band emission limits which are logically separated into two frequency blocks: </w:t>
      </w:r>
      <w:r w:rsidRPr="00B54652">
        <w:t>1610-1618.25MHz and 1618.25-1626.5MHz</w:t>
      </w:r>
      <w:r>
        <w:t>.</w:t>
      </w:r>
      <w:r w:rsidR="004063C0">
        <w:t xml:space="preserve"> While both in-band emission masks set the lowest limit to -26dBm/30kHz</w:t>
      </w:r>
      <w:r w:rsidR="0023298B">
        <w:t xml:space="preserve">, the latter mask has a steeper slope reaching the level of -26dBm/30kHz already at 1.8MHz offset from the wanted signal. </w:t>
      </w:r>
      <w:r w:rsidR="0056350C">
        <w:t xml:space="preserve">It is also worth noting that in-band emission requirements </w:t>
      </w:r>
      <w:r w:rsidR="0056350C" w:rsidRPr="00B54652">
        <w:t>1618.25-1626.5MHz</w:t>
      </w:r>
      <w:r w:rsidR="0056350C">
        <w:t xml:space="preserve"> also apply to those cases when the channel is partially contained in that frequency range, for instance when the configured channel spans over </w:t>
      </w:r>
      <w:r w:rsidR="0056350C" w:rsidRPr="00B54652">
        <w:t>1610-1618.25MHz and 1618.25-1626.5MHz</w:t>
      </w:r>
      <w:r w:rsidR="0056350C">
        <w:t xml:space="preserve"> boundary.</w:t>
      </w:r>
    </w:p>
    <w:p w14:paraId="59904DEF" w14:textId="7D8E4A3E" w:rsidR="00D556F1" w:rsidRDefault="00D556F1" w:rsidP="00D556F1">
      <w:pPr>
        <w:pStyle w:val="Proposal"/>
      </w:pPr>
      <w:bookmarkStart w:id="23" w:name="_Toc126155655"/>
      <w:bookmarkStart w:id="24" w:name="_Toc126155782"/>
      <w:bookmarkStart w:id="25" w:name="_Toc126222094"/>
      <w:bookmarkStart w:id="26" w:name="_Toc126575018"/>
      <w:bookmarkStart w:id="27" w:name="_Toc126575701"/>
      <w:bookmarkStart w:id="28" w:name="_Toc126585838"/>
      <w:bookmarkStart w:id="29" w:name="_Toc126669583"/>
      <w:bookmarkStart w:id="30" w:name="_Toc131507258"/>
      <w:bookmarkStart w:id="31" w:name="_Toc131507430"/>
      <w:bookmarkStart w:id="32" w:name="_Toc131694050"/>
      <w:bookmarkStart w:id="33" w:name="_Toc133589619"/>
      <w:bookmarkStart w:id="34" w:name="_Toc133589821"/>
      <w:bookmarkStart w:id="35" w:name="_Toc133590265"/>
      <w:bookmarkStart w:id="36" w:name="_Toc133940384"/>
      <w:bookmarkStart w:id="37" w:name="_Toc133940455"/>
      <w:bookmarkStart w:id="38" w:name="_Toc133942354"/>
      <w:bookmarkStart w:id="39" w:name="_Toc134277733"/>
      <w:bookmarkStart w:id="40" w:name="_Toc134434536"/>
      <w:bookmarkStart w:id="41" w:name="_Toc134531753"/>
      <w:bookmarkStart w:id="42" w:name="_Toc134539110"/>
      <w:bookmarkStart w:id="43" w:name="_Toc134626529"/>
      <w:bookmarkStart w:id="44" w:name="_Toc135074507"/>
      <w:r>
        <w:t xml:space="preserve">Proposal </w:t>
      </w:r>
      <w:r w:rsidR="002D6AB4">
        <w:t>1</w:t>
      </w:r>
      <w:r>
        <w:t>b:</w:t>
      </w:r>
      <w:r>
        <w:tab/>
      </w:r>
      <w:r w:rsidR="002F0370">
        <w:t>Capture</w:t>
      </w:r>
      <w:r w:rsidR="00CB61E2">
        <w:t xml:space="preserve"> additional in-band emission requirements based on the ETSI requirements for </w:t>
      </w:r>
      <w:r w:rsidR="00CB61E2" w:rsidRPr="00CB61E2">
        <w:t xml:space="preserve">1610-1618.25MHz </w:t>
      </w:r>
      <w:r w:rsidR="00CB61E2">
        <w:t xml:space="preserve">and </w:t>
      </w:r>
      <w:r w:rsidR="00CB61E2" w:rsidRPr="00CB61E2">
        <w:t>1618.25-1626.5MHz</w:t>
      </w:r>
      <w:r w:rsidR="00CB61E2">
        <w:t xml:space="preserve"> frequency ranges.</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76AC798D" w14:textId="3D999197" w:rsidR="00477C83" w:rsidRDefault="00477C83" w:rsidP="00D556F1">
      <w:pPr>
        <w:pStyle w:val="Proposal"/>
      </w:pPr>
    </w:p>
    <w:p w14:paraId="7103A38C" w14:textId="27DF15C6" w:rsidR="00986264" w:rsidRDefault="00D91DED" w:rsidP="00D91DED">
      <w:pPr>
        <w:pStyle w:val="TH"/>
      </w:pPr>
      <w:r>
        <w:t>Table 2.1.</w:t>
      </w:r>
      <w:r w:rsidR="00CC03CD">
        <w:t>2</w:t>
      </w:r>
      <w:r>
        <w:t>-</w:t>
      </w:r>
      <w:r w:rsidR="00FE6F51">
        <w:t>3</w:t>
      </w:r>
      <w:r>
        <w:t xml:space="preserve">: Additional in-band emission requirements for </w:t>
      </w:r>
      <w:r w:rsidRPr="00D91DED">
        <w:t>1610-1618.25MHz</w:t>
      </w:r>
      <w:r>
        <w:t>.</w:t>
      </w:r>
    </w:p>
    <w:tbl>
      <w:tblPr>
        <w:tblStyle w:val="TableGrid"/>
        <w:tblW w:w="0" w:type="auto"/>
        <w:tblLook w:val="04A0" w:firstRow="1" w:lastRow="0" w:firstColumn="1" w:lastColumn="0" w:noHBand="0" w:noVBand="1"/>
      </w:tblPr>
      <w:tblGrid>
        <w:gridCol w:w="2407"/>
        <w:gridCol w:w="4814"/>
        <w:gridCol w:w="2408"/>
      </w:tblGrid>
      <w:tr w:rsidR="00B54652" w14:paraId="225D7C8E" w14:textId="77777777" w:rsidTr="00D10B2C">
        <w:trPr>
          <w:trHeight w:val="518"/>
        </w:trPr>
        <w:tc>
          <w:tcPr>
            <w:tcW w:w="2407" w:type="dxa"/>
            <w:vAlign w:val="center"/>
          </w:tcPr>
          <w:p w14:paraId="2D54414F" w14:textId="77777777" w:rsidR="00B54652" w:rsidRDefault="00B54652" w:rsidP="00D10B2C">
            <w:pPr>
              <w:pStyle w:val="TAH"/>
            </w:pPr>
            <w:proofErr w:type="spellStart"/>
            <w:r>
              <w:rPr>
                <w:rFonts w:hint="eastAsia"/>
              </w:rPr>
              <w:t>Δ</w:t>
            </w:r>
            <w:r>
              <w:t>f</w:t>
            </w:r>
            <w:r w:rsidRPr="00464183">
              <w:rPr>
                <w:vertAlign w:val="subscript"/>
              </w:rPr>
              <w:t>OOB</w:t>
            </w:r>
            <w:proofErr w:type="spellEnd"/>
            <w:r>
              <w:rPr>
                <w:vertAlign w:val="subscript"/>
              </w:rPr>
              <w:t xml:space="preserve"> </w:t>
            </w:r>
            <w:r>
              <w:t>(kHz)</w:t>
            </w:r>
          </w:p>
        </w:tc>
        <w:tc>
          <w:tcPr>
            <w:tcW w:w="4814" w:type="dxa"/>
            <w:vAlign w:val="center"/>
          </w:tcPr>
          <w:p w14:paraId="145A2C6C" w14:textId="77777777" w:rsidR="00B54652" w:rsidRDefault="00B54652" w:rsidP="00D10B2C">
            <w:pPr>
              <w:pStyle w:val="TAH"/>
            </w:pPr>
            <w:r w:rsidRPr="00E40870">
              <w:t>Spectrum emission limit (dBm)</w:t>
            </w:r>
          </w:p>
        </w:tc>
        <w:tc>
          <w:tcPr>
            <w:tcW w:w="2408" w:type="dxa"/>
            <w:vAlign w:val="center"/>
          </w:tcPr>
          <w:p w14:paraId="6266F1F7" w14:textId="77777777" w:rsidR="00B54652" w:rsidRDefault="00B54652" w:rsidP="00D10B2C">
            <w:pPr>
              <w:pStyle w:val="TAH"/>
            </w:pPr>
            <w:r w:rsidRPr="00E40870">
              <w:t>Measurement bandwidth</w:t>
            </w:r>
          </w:p>
        </w:tc>
      </w:tr>
      <w:tr w:rsidR="00B54652" w:rsidRPr="0029455C" w14:paraId="4685D653" w14:textId="77777777" w:rsidTr="00D10B2C">
        <w:tc>
          <w:tcPr>
            <w:tcW w:w="2407" w:type="dxa"/>
            <w:vAlign w:val="center"/>
          </w:tcPr>
          <w:p w14:paraId="778015AB" w14:textId="77777777" w:rsidR="00B54652" w:rsidRPr="0029455C" w:rsidRDefault="00B54652" w:rsidP="00D10B2C">
            <w:pPr>
              <w:pStyle w:val="TAC"/>
            </w:pPr>
            <w:r w:rsidRPr="0029455C">
              <w:rPr>
                <w:rFonts w:hint="eastAsia"/>
              </w:rPr>
              <w:t>±</w:t>
            </w:r>
            <w:r w:rsidRPr="0029455C">
              <w:t xml:space="preserve"> 0-160</w:t>
            </w:r>
          </w:p>
        </w:tc>
        <w:tc>
          <w:tcPr>
            <w:tcW w:w="4814" w:type="dxa"/>
            <w:vAlign w:val="center"/>
          </w:tcPr>
          <w:p w14:paraId="07CC4945" w14:textId="77777777" w:rsidR="00B54652" w:rsidRPr="0029455C" w:rsidRDefault="00B54652" w:rsidP="00D10B2C">
            <w:pPr>
              <w:pStyle w:val="TAC"/>
            </w:pPr>
            <w:r w:rsidRPr="0029455C">
              <w:t>-2</w:t>
            </w:r>
          </w:p>
        </w:tc>
        <w:tc>
          <w:tcPr>
            <w:tcW w:w="2408" w:type="dxa"/>
            <w:vMerge w:val="restart"/>
            <w:vAlign w:val="center"/>
          </w:tcPr>
          <w:p w14:paraId="43239131" w14:textId="77777777" w:rsidR="00B54652" w:rsidRPr="0029455C" w:rsidRDefault="00B54652" w:rsidP="00D10B2C">
            <w:pPr>
              <w:pStyle w:val="TAC"/>
            </w:pPr>
            <w:r w:rsidRPr="0029455C">
              <w:t>30kHz</w:t>
            </w:r>
          </w:p>
        </w:tc>
      </w:tr>
      <w:tr w:rsidR="00B54652" w:rsidRPr="0029455C" w14:paraId="36F5ACA1" w14:textId="77777777" w:rsidTr="00D10B2C">
        <w:tc>
          <w:tcPr>
            <w:tcW w:w="2407" w:type="dxa"/>
            <w:vAlign w:val="center"/>
          </w:tcPr>
          <w:p w14:paraId="177BF99C" w14:textId="77777777" w:rsidR="00B54652" w:rsidRPr="0029455C" w:rsidRDefault="00B54652" w:rsidP="00D10B2C">
            <w:pPr>
              <w:pStyle w:val="TAC"/>
            </w:pPr>
            <w:r w:rsidRPr="0029455C">
              <w:rPr>
                <w:rFonts w:hint="eastAsia"/>
              </w:rPr>
              <w:t>±</w:t>
            </w:r>
            <w:r w:rsidRPr="0029455C">
              <w:t xml:space="preserve"> 160-2300</w:t>
            </w:r>
          </w:p>
        </w:tc>
        <w:tc>
          <w:tcPr>
            <w:tcW w:w="4814" w:type="dxa"/>
            <w:vAlign w:val="center"/>
          </w:tcPr>
          <w:p w14:paraId="0A2385C8" w14:textId="77777777" w:rsidR="00B54652" w:rsidRPr="0029455C" w:rsidRDefault="00B54652" w:rsidP="00D10B2C">
            <w:pPr>
              <w:pStyle w:val="TAC"/>
            </w:pPr>
            <w:r w:rsidRPr="0029455C">
              <w:t>-2 to -26</w:t>
            </w:r>
          </w:p>
        </w:tc>
        <w:tc>
          <w:tcPr>
            <w:tcW w:w="2408" w:type="dxa"/>
            <w:vMerge/>
            <w:vAlign w:val="center"/>
          </w:tcPr>
          <w:p w14:paraId="0FCFEE4D" w14:textId="77777777" w:rsidR="00B54652" w:rsidRPr="0029455C" w:rsidRDefault="00B54652" w:rsidP="00D10B2C">
            <w:pPr>
              <w:pStyle w:val="TAC"/>
            </w:pPr>
          </w:p>
        </w:tc>
      </w:tr>
      <w:tr w:rsidR="00B54652" w:rsidRPr="0029455C" w14:paraId="6ED28601" w14:textId="77777777" w:rsidTr="00D10B2C">
        <w:tc>
          <w:tcPr>
            <w:tcW w:w="2407" w:type="dxa"/>
            <w:vAlign w:val="center"/>
          </w:tcPr>
          <w:p w14:paraId="09EC8039" w14:textId="77777777" w:rsidR="00B54652" w:rsidRPr="0029455C" w:rsidRDefault="00B54652" w:rsidP="00D10B2C">
            <w:pPr>
              <w:pStyle w:val="TAC"/>
            </w:pPr>
            <w:r w:rsidRPr="0029455C">
              <w:rPr>
                <w:rFonts w:hint="eastAsia"/>
              </w:rPr>
              <w:t>±</w:t>
            </w:r>
            <w:r w:rsidRPr="0029455C">
              <w:t xml:space="preserve"> 2300-18500</w:t>
            </w:r>
          </w:p>
        </w:tc>
        <w:tc>
          <w:tcPr>
            <w:tcW w:w="4814" w:type="dxa"/>
            <w:vAlign w:val="center"/>
          </w:tcPr>
          <w:p w14:paraId="50FFB51E" w14:textId="77777777" w:rsidR="00B54652" w:rsidRPr="0029455C" w:rsidRDefault="00B54652" w:rsidP="00D10B2C">
            <w:pPr>
              <w:pStyle w:val="TAC"/>
            </w:pPr>
            <w:r w:rsidRPr="0029455C">
              <w:t>-26</w:t>
            </w:r>
          </w:p>
        </w:tc>
        <w:tc>
          <w:tcPr>
            <w:tcW w:w="2408" w:type="dxa"/>
            <w:vMerge/>
            <w:vAlign w:val="center"/>
          </w:tcPr>
          <w:p w14:paraId="7CD41264" w14:textId="77777777" w:rsidR="00B54652" w:rsidRPr="0029455C" w:rsidRDefault="00B54652" w:rsidP="00D10B2C">
            <w:pPr>
              <w:pStyle w:val="TAC"/>
            </w:pPr>
          </w:p>
        </w:tc>
      </w:tr>
      <w:tr w:rsidR="00B54652" w:rsidRPr="0029455C" w14:paraId="49FDB07F" w14:textId="77777777" w:rsidTr="00D10B2C">
        <w:tc>
          <w:tcPr>
            <w:tcW w:w="9629" w:type="dxa"/>
            <w:gridSpan w:val="3"/>
            <w:vAlign w:val="center"/>
          </w:tcPr>
          <w:p w14:paraId="1D6BC1FC" w14:textId="6C330B16" w:rsidR="00B54652" w:rsidRPr="0029455C" w:rsidRDefault="00B54652" w:rsidP="00D10B2C">
            <w:pPr>
              <w:pStyle w:val="NO"/>
            </w:pPr>
            <w:r w:rsidRPr="0029455C">
              <w:t>NOTE:</w:t>
            </w:r>
            <w:r w:rsidRPr="0029455C">
              <w:tab/>
              <w:t>Spectrum emissions are linearly interpolated in dBm versus frequency offset.</w:t>
            </w:r>
          </w:p>
        </w:tc>
      </w:tr>
    </w:tbl>
    <w:p w14:paraId="645FDD3F" w14:textId="207FEE77" w:rsidR="00B54652" w:rsidRDefault="00B54652" w:rsidP="00D556F1"/>
    <w:p w14:paraId="66EC0A65" w14:textId="700F7E45" w:rsidR="00D91DED" w:rsidRDefault="00D91DED" w:rsidP="00D91DED">
      <w:pPr>
        <w:pStyle w:val="TH"/>
      </w:pPr>
      <w:r>
        <w:lastRenderedPageBreak/>
        <w:t>Table 2.1.</w:t>
      </w:r>
      <w:r w:rsidR="00CC03CD">
        <w:t>2</w:t>
      </w:r>
      <w:r>
        <w:t>-</w:t>
      </w:r>
      <w:r w:rsidR="00FE6F51">
        <w:t>4</w:t>
      </w:r>
      <w:r>
        <w:t xml:space="preserve">: Additional in-band emission requirements for </w:t>
      </w:r>
      <w:r w:rsidRPr="00CB61E2">
        <w:t>1618.25-1626.5MHz</w:t>
      </w:r>
      <w:r>
        <w:t>.</w:t>
      </w:r>
    </w:p>
    <w:tbl>
      <w:tblPr>
        <w:tblStyle w:val="TableGrid"/>
        <w:tblW w:w="0" w:type="auto"/>
        <w:tblLook w:val="04A0" w:firstRow="1" w:lastRow="0" w:firstColumn="1" w:lastColumn="0" w:noHBand="0" w:noVBand="1"/>
      </w:tblPr>
      <w:tblGrid>
        <w:gridCol w:w="2407"/>
        <w:gridCol w:w="4814"/>
        <w:gridCol w:w="2408"/>
      </w:tblGrid>
      <w:tr w:rsidR="00B54652" w14:paraId="084FBBFC" w14:textId="77777777" w:rsidTr="00D10B2C">
        <w:trPr>
          <w:trHeight w:val="518"/>
        </w:trPr>
        <w:tc>
          <w:tcPr>
            <w:tcW w:w="2407" w:type="dxa"/>
            <w:vAlign w:val="center"/>
          </w:tcPr>
          <w:p w14:paraId="5AEC424C" w14:textId="77777777" w:rsidR="00B54652" w:rsidRDefault="00B54652" w:rsidP="00D10B2C">
            <w:pPr>
              <w:pStyle w:val="TAH"/>
            </w:pPr>
            <w:proofErr w:type="spellStart"/>
            <w:r>
              <w:rPr>
                <w:rFonts w:hint="eastAsia"/>
              </w:rPr>
              <w:t>Δ</w:t>
            </w:r>
            <w:r>
              <w:t>f</w:t>
            </w:r>
            <w:r w:rsidRPr="00464183">
              <w:rPr>
                <w:vertAlign w:val="subscript"/>
              </w:rPr>
              <w:t>OOB</w:t>
            </w:r>
            <w:proofErr w:type="spellEnd"/>
            <w:r>
              <w:rPr>
                <w:vertAlign w:val="subscript"/>
              </w:rPr>
              <w:t xml:space="preserve"> </w:t>
            </w:r>
            <w:r>
              <w:t>(kHz)</w:t>
            </w:r>
          </w:p>
        </w:tc>
        <w:tc>
          <w:tcPr>
            <w:tcW w:w="4814" w:type="dxa"/>
            <w:vAlign w:val="center"/>
          </w:tcPr>
          <w:p w14:paraId="34B83DBE" w14:textId="77777777" w:rsidR="00B54652" w:rsidRDefault="00B54652" w:rsidP="00D10B2C">
            <w:pPr>
              <w:pStyle w:val="TAH"/>
            </w:pPr>
            <w:r w:rsidRPr="00E40870">
              <w:t>Spectrum emission limit (dBm)</w:t>
            </w:r>
          </w:p>
        </w:tc>
        <w:tc>
          <w:tcPr>
            <w:tcW w:w="2408" w:type="dxa"/>
            <w:vAlign w:val="center"/>
          </w:tcPr>
          <w:p w14:paraId="1B257D97" w14:textId="77777777" w:rsidR="00B54652" w:rsidRDefault="00B54652" w:rsidP="00D10B2C">
            <w:pPr>
              <w:pStyle w:val="TAH"/>
            </w:pPr>
            <w:r w:rsidRPr="00E40870">
              <w:t>Measurement bandwidth</w:t>
            </w:r>
          </w:p>
        </w:tc>
      </w:tr>
      <w:tr w:rsidR="00B54652" w:rsidRPr="0029455C" w14:paraId="546ECF52" w14:textId="77777777" w:rsidTr="00D10B2C">
        <w:tc>
          <w:tcPr>
            <w:tcW w:w="2407" w:type="dxa"/>
            <w:vAlign w:val="center"/>
          </w:tcPr>
          <w:p w14:paraId="75EB79E0" w14:textId="77777777" w:rsidR="00B54652" w:rsidRPr="0029455C" w:rsidRDefault="00B54652" w:rsidP="00D10B2C">
            <w:pPr>
              <w:pStyle w:val="TAC"/>
            </w:pPr>
            <w:r w:rsidRPr="0029455C">
              <w:rPr>
                <w:rFonts w:hint="eastAsia"/>
              </w:rPr>
              <w:t>±</w:t>
            </w:r>
            <w:r w:rsidRPr="0029455C">
              <w:t xml:space="preserve"> 0-160</w:t>
            </w:r>
          </w:p>
        </w:tc>
        <w:tc>
          <w:tcPr>
            <w:tcW w:w="4814" w:type="dxa"/>
            <w:vAlign w:val="center"/>
          </w:tcPr>
          <w:p w14:paraId="65AF8394" w14:textId="77777777" w:rsidR="00B54652" w:rsidRPr="0029455C" w:rsidRDefault="00B54652" w:rsidP="00D10B2C">
            <w:pPr>
              <w:pStyle w:val="TAC"/>
            </w:pPr>
            <w:r w:rsidRPr="0029455C">
              <w:t>-</w:t>
            </w:r>
            <w:r>
              <w:t>5</w:t>
            </w:r>
          </w:p>
        </w:tc>
        <w:tc>
          <w:tcPr>
            <w:tcW w:w="2408" w:type="dxa"/>
            <w:vMerge w:val="restart"/>
            <w:vAlign w:val="center"/>
          </w:tcPr>
          <w:p w14:paraId="1957B2B0" w14:textId="77777777" w:rsidR="00B54652" w:rsidRPr="0029455C" w:rsidRDefault="00B54652" w:rsidP="00D10B2C">
            <w:pPr>
              <w:pStyle w:val="TAC"/>
            </w:pPr>
            <w:r w:rsidRPr="0029455C">
              <w:t>30kHz</w:t>
            </w:r>
          </w:p>
        </w:tc>
      </w:tr>
      <w:tr w:rsidR="00B54652" w:rsidRPr="0029455C" w14:paraId="1F5BA96E" w14:textId="77777777" w:rsidTr="00D10B2C">
        <w:tc>
          <w:tcPr>
            <w:tcW w:w="2407" w:type="dxa"/>
            <w:vAlign w:val="center"/>
          </w:tcPr>
          <w:p w14:paraId="3A145E45" w14:textId="77777777" w:rsidR="00B54652" w:rsidRPr="0029455C" w:rsidRDefault="00B54652" w:rsidP="00D10B2C">
            <w:pPr>
              <w:pStyle w:val="TAC"/>
            </w:pPr>
            <w:r w:rsidRPr="0029455C">
              <w:rPr>
                <w:rFonts w:hint="eastAsia"/>
              </w:rPr>
              <w:t>±</w:t>
            </w:r>
            <w:r w:rsidRPr="0029455C">
              <w:t xml:space="preserve"> 160-</w:t>
            </w:r>
            <w:r>
              <w:t>225</w:t>
            </w:r>
          </w:p>
        </w:tc>
        <w:tc>
          <w:tcPr>
            <w:tcW w:w="4814" w:type="dxa"/>
            <w:vAlign w:val="center"/>
          </w:tcPr>
          <w:p w14:paraId="3A7162F8" w14:textId="77777777" w:rsidR="00B54652" w:rsidRPr="0029455C" w:rsidRDefault="00B54652" w:rsidP="00D10B2C">
            <w:pPr>
              <w:pStyle w:val="TAC"/>
            </w:pPr>
            <w:r w:rsidRPr="0029455C">
              <w:t>-</w:t>
            </w:r>
            <w:r>
              <w:t>5</w:t>
            </w:r>
            <w:r w:rsidRPr="0029455C">
              <w:t xml:space="preserve"> to -</w:t>
            </w:r>
            <w:r>
              <w:t>8.5</w:t>
            </w:r>
          </w:p>
        </w:tc>
        <w:tc>
          <w:tcPr>
            <w:tcW w:w="2408" w:type="dxa"/>
            <w:vMerge/>
            <w:vAlign w:val="center"/>
          </w:tcPr>
          <w:p w14:paraId="2AEE9F22" w14:textId="77777777" w:rsidR="00B54652" w:rsidRPr="0029455C" w:rsidRDefault="00B54652" w:rsidP="00D10B2C">
            <w:pPr>
              <w:pStyle w:val="TAC"/>
            </w:pPr>
          </w:p>
        </w:tc>
      </w:tr>
      <w:tr w:rsidR="00B54652" w:rsidRPr="0029455C" w14:paraId="6615DDC4" w14:textId="77777777" w:rsidTr="00D10B2C">
        <w:tc>
          <w:tcPr>
            <w:tcW w:w="2407" w:type="dxa"/>
            <w:vAlign w:val="center"/>
          </w:tcPr>
          <w:p w14:paraId="1A7F9EC8" w14:textId="77777777" w:rsidR="00B54652" w:rsidRPr="0029455C" w:rsidRDefault="00B54652" w:rsidP="00D10B2C">
            <w:pPr>
              <w:pStyle w:val="TAC"/>
            </w:pPr>
            <w:r w:rsidRPr="0029455C">
              <w:rPr>
                <w:rFonts w:hint="eastAsia"/>
              </w:rPr>
              <w:t>±</w:t>
            </w:r>
            <w:r w:rsidRPr="0029455C">
              <w:t xml:space="preserve"> </w:t>
            </w:r>
            <w:r>
              <w:t>225</w:t>
            </w:r>
            <w:r w:rsidRPr="0029455C">
              <w:t>-</w:t>
            </w:r>
            <w:r>
              <w:t>650</w:t>
            </w:r>
          </w:p>
        </w:tc>
        <w:tc>
          <w:tcPr>
            <w:tcW w:w="4814" w:type="dxa"/>
            <w:vAlign w:val="center"/>
          </w:tcPr>
          <w:p w14:paraId="2CFB0C84" w14:textId="77777777" w:rsidR="00B54652" w:rsidRPr="0029455C" w:rsidRDefault="00B54652" w:rsidP="00D10B2C">
            <w:pPr>
              <w:pStyle w:val="TAC"/>
            </w:pPr>
            <w:r w:rsidRPr="0029455C">
              <w:t>-</w:t>
            </w:r>
            <w:r>
              <w:t>8.5 to -15</w:t>
            </w:r>
          </w:p>
        </w:tc>
        <w:tc>
          <w:tcPr>
            <w:tcW w:w="2408" w:type="dxa"/>
            <w:vMerge/>
            <w:vAlign w:val="center"/>
          </w:tcPr>
          <w:p w14:paraId="361BDDB9" w14:textId="77777777" w:rsidR="00B54652" w:rsidRPr="0029455C" w:rsidRDefault="00B54652" w:rsidP="00D10B2C">
            <w:pPr>
              <w:pStyle w:val="TAC"/>
            </w:pPr>
          </w:p>
        </w:tc>
      </w:tr>
      <w:tr w:rsidR="00B54652" w:rsidRPr="0029455C" w14:paraId="03A9220F" w14:textId="77777777" w:rsidTr="00D10B2C">
        <w:tc>
          <w:tcPr>
            <w:tcW w:w="2407" w:type="dxa"/>
            <w:vAlign w:val="center"/>
          </w:tcPr>
          <w:p w14:paraId="6FE9A70E" w14:textId="77777777" w:rsidR="00B54652" w:rsidRPr="0029455C" w:rsidRDefault="00B54652" w:rsidP="00D10B2C">
            <w:pPr>
              <w:pStyle w:val="TAC"/>
            </w:pPr>
            <w:r w:rsidRPr="0029455C">
              <w:rPr>
                <w:rFonts w:hint="eastAsia"/>
              </w:rPr>
              <w:t>±</w:t>
            </w:r>
            <w:r w:rsidRPr="0029455C">
              <w:t xml:space="preserve"> </w:t>
            </w:r>
            <w:r>
              <w:t>650</w:t>
            </w:r>
            <w:r w:rsidRPr="0029455C">
              <w:t>-</w:t>
            </w:r>
            <w:r>
              <w:t>1365</w:t>
            </w:r>
          </w:p>
        </w:tc>
        <w:tc>
          <w:tcPr>
            <w:tcW w:w="4814" w:type="dxa"/>
            <w:vAlign w:val="center"/>
          </w:tcPr>
          <w:p w14:paraId="71BAB1C7" w14:textId="77777777" w:rsidR="00B54652" w:rsidRPr="0029455C" w:rsidRDefault="00B54652" w:rsidP="00D10B2C">
            <w:pPr>
              <w:pStyle w:val="TAC"/>
            </w:pPr>
            <w:r>
              <w:t>-15</w:t>
            </w:r>
          </w:p>
        </w:tc>
        <w:tc>
          <w:tcPr>
            <w:tcW w:w="2408" w:type="dxa"/>
            <w:vMerge/>
            <w:vAlign w:val="center"/>
          </w:tcPr>
          <w:p w14:paraId="22431C80" w14:textId="77777777" w:rsidR="00B54652" w:rsidRPr="0029455C" w:rsidRDefault="00B54652" w:rsidP="00D10B2C">
            <w:pPr>
              <w:pStyle w:val="TAC"/>
            </w:pPr>
          </w:p>
        </w:tc>
      </w:tr>
      <w:tr w:rsidR="00B54652" w:rsidRPr="0029455C" w14:paraId="3E99C4B1" w14:textId="77777777" w:rsidTr="00D10B2C">
        <w:tc>
          <w:tcPr>
            <w:tcW w:w="2407" w:type="dxa"/>
            <w:vAlign w:val="center"/>
          </w:tcPr>
          <w:p w14:paraId="0A8C5ED6" w14:textId="77777777" w:rsidR="00B54652" w:rsidRPr="0029455C" w:rsidRDefault="00B54652" w:rsidP="00D10B2C">
            <w:pPr>
              <w:pStyle w:val="TAC"/>
            </w:pPr>
            <w:r w:rsidRPr="0029455C">
              <w:rPr>
                <w:rFonts w:hint="eastAsia"/>
              </w:rPr>
              <w:t>±</w:t>
            </w:r>
            <w:r w:rsidRPr="0029455C">
              <w:t xml:space="preserve"> </w:t>
            </w:r>
            <w:r>
              <w:t>1365</w:t>
            </w:r>
            <w:r w:rsidRPr="0029455C">
              <w:t>-</w:t>
            </w:r>
            <w:r>
              <w:t>1800</w:t>
            </w:r>
          </w:p>
        </w:tc>
        <w:tc>
          <w:tcPr>
            <w:tcW w:w="4814" w:type="dxa"/>
            <w:vAlign w:val="center"/>
          </w:tcPr>
          <w:p w14:paraId="461EF2DC" w14:textId="77777777" w:rsidR="00B54652" w:rsidRPr="0029455C" w:rsidRDefault="00B54652" w:rsidP="00D10B2C">
            <w:pPr>
              <w:pStyle w:val="TAC"/>
            </w:pPr>
            <w:r>
              <w:t>-23 to -26</w:t>
            </w:r>
          </w:p>
        </w:tc>
        <w:tc>
          <w:tcPr>
            <w:tcW w:w="2408" w:type="dxa"/>
            <w:vMerge/>
            <w:vAlign w:val="center"/>
          </w:tcPr>
          <w:p w14:paraId="2C57C7D3" w14:textId="77777777" w:rsidR="00B54652" w:rsidRPr="0029455C" w:rsidRDefault="00B54652" w:rsidP="00D10B2C">
            <w:pPr>
              <w:pStyle w:val="TAC"/>
            </w:pPr>
          </w:p>
        </w:tc>
      </w:tr>
      <w:tr w:rsidR="00B54652" w:rsidRPr="0029455C" w14:paraId="02521079" w14:textId="77777777" w:rsidTr="00D10B2C">
        <w:tc>
          <w:tcPr>
            <w:tcW w:w="2407" w:type="dxa"/>
            <w:vAlign w:val="center"/>
          </w:tcPr>
          <w:p w14:paraId="2C1B8861" w14:textId="77777777" w:rsidR="00B54652" w:rsidRPr="0029455C" w:rsidRDefault="00B54652" w:rsidP="00D10B2C">
            <w:pPr>
              <w:pStyle w:val="TAC"/>
            </w:pPr>
            <w:r w:rsidRPr="0029455C">
              <w:rPr>
                <w:rFonts w:hint="eastAsia"/>
              </w:rPr>
              <w:t>±</w:t>
            </w:r>
            <w:r w:rsidRPr="0029455C">
              <w:t xml:space="preserve"> </w:t>
            </w:r>
            <w:r>
              <w:t>1800</w:t>
            </w:r>
            <w:r w:rsidRPr="0029455C">
              <w:t>-</w:t>
            </w:r>
            <w:r>
              <w:t>16500</w:t>
            </w:r>
          </w:p>
        </w:tc>
        <w:tc>
          <w:tcPr>
            <w:tcW w:w="4814" w:type="dxa"/>
            <w:vAlign w:val="center"/>
          </w:tcPr>
          <w:p w14:paraId="374BAF0E" w14:textId="77777777" w:rsidR="00B54652" w:rsidRPr="0029455C" w:rsidRDefault="00B54652" w:rsidP="00D10B2C">
            <w:pPr>
              <w:pStyle w:val="TAC"/>
            </w:pPr>
            <w:r>
              <w:t>-26</w:t>
            </w:r>
          </w:p>
        </w:tc>
        <w:tc>
          <w:tcPr>
            <w:tcW w:w="2408" w:type="dxa"/>
            <w:vMerge/>
            <w:vAlign w:val="center"/>
          </w:tcPr>
          <w:p w14:paraId="6D87804E" w14:textId="77777777" w:rsidR="00B54652" w:rsidRPr="0029455C" w:rsidRDefault="00B54652" w:rsidP="00D10B2C">
            <w:pPr>
              <w:pStyle w:val="TAC"/>
            </w:pPr>
          </w:p>
        </w:tc>
      </w:tr>
      <w:tr w:rsidR="00B54652" w:rsidRPr="0029455C" w14:paraId="617261E5" w14:textId="77777777" w:rsidTr="00D10B2C">
        <w:tc>
          <w:tcPr>
            <w:tcW w:w="9629" w:type="dxa"/>
            <w:gridSpan w:val="3"/>
            <w:vAlign w:val="center"/>
          </w:tcPr>
          <w:p w14:paraId="214EA73C" w14:textId="4F71ADA4" w:rsidR="00B54652" w:rsidRPr="0029455C" w:rsidRDefault="00B54652" w:rsidP="00D10B2C">
            <w:pPr>
              <w:pStyle w:val="NO"/>
            </w:pPr>
            <w:r w:rsidRPr="0029455C">
              <w:t>NOTE:</w:t>
            </w:r>
            <w:r w:rsidRPr="0029455C">
              <w:tab/>
              <w:t xml:space="preserve">Spectrum </w:t>
            </w:r>
            <w:r w:rsidR="00930D2B">
              <w:t xml:space="preserve">emissions </w:t>
            </w:r>
            <w:r w:rsidRPr="0029455C">
              <w:t>are linearly interpolated in dBm versus frequency offset.</w:t>
            </w:r>
          </w:p>
        </w:tc>
      </w:tr>
    </w:tbl>
    <w:p w14:paraId="3427A408" w14:textId="6FCC99A0" w:rsidR="00B54652" w:rsidRDefault="00B54652" w:rsidP="00D556F1"/>
    <w:p w14:paraId="172E7D59" w14:textId="3C9ADC49" w:rsidR="00B54652" w:rsidRDefault="007710AE" w:rsidP="007710AE">
      <w:pPr>
        <w:pStyle w:val="Heading3"/>
      </w:pPr>
      <w:r>
        <w:t>2.1.2</w:t>
      </w:r>
      <w:r>
        <w:tab/>
        <w:t>MPR/A-MPR</w:t>
      </w:r>
    </w:p>
    <w:p w14:paraId="51CFE7F1" w14:textId="7C9D1244" w:rsidR="00790851" w:rsidRDefault="0001076F" w:rsidP="00790851">
      <w:r>
        <w:t>D</w:t>
      </w:r>
      <w:r w:rsidR="00790851">
        <w:t>uring the RAN4#106bis meeting</w:t>
      </w:r>
      <w:r>
        <w:t xml:space="preserve"> it was agreed that</w:t>
      </w:r>
      <w:r w:rsidR="00790851">
        <w:t xml:space="preserve"> the basic NTN band MPR requirements would also apply to the NTN L-/S-band. As can be seen from the corresponding table below, depending on the waveform and MCS, different MPR requirements will apply allowing a UE to back-off, if needed, its maximum transmission power.</w:t>
      </w:r>
    </w:p>
    <w:p w14:paraId="2A609EB7" w14:textId="40556D25" w:rsidR="00603ABF" w:rsidRDefault="00603ABF" w:rsidP="00603ABF">
      <w:pPr>
        <w:pStyle w:val="TH"/>
      </w:pPr>
      <w:r>
        <w:t xml:space="preserve">Table 2.1.2-1: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603ABF" w:rsidRPr="00A1115A" w14:paraId="75896212"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756B8688" w14:textId="77777777" w:rsidR="00603ABF" w:rsidRPr="00A1115A" w:rsidRDefault="00603ABF"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3914FF0D" w14:textId="77777777" w:rsidR="00603ABF" w:rsidRPr="00A1115A" w:rsidRDefault="00603ABF" w:rsidP="00120398">
            <w:pPr>
              <w:pStyle w:val="TAH"/>
            </w:pPr>
            <w:r w:rsidRPr="00A1115A">
              <w:t>MPR (dB)</w:t>
            </w:r>
          </w:p>
        </w:tc>
      </w:tr>
      <w:tr w:rsidR="00603ABF" w:rsidRPr="00A1115A" w14:paraId="1E179291"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2845044" w14:textId="77777777" w:rsidR="00603ABF" w:rsidRPr="00A1115A" w:rsidRDefault="00603ABF"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90800C5" w14:textId="77777777" w:rsidR="00603ABF" w:rsidRPr="00A1115A" w:rsidRDefault="00603ABF"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31244A7" w14:textId="77777777" w:rsidR="00603ABF" w:rsidRPr="00A1115A" w:rsidRDefault="00603ABF"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EE0B89F" w14:textId="77777777" w:rsidR="00603ABF" w:rsidRPr="00A1115A" w:rsidRDefault="00603ABF" w:rsidP="00120398">
            <w:pPr>
              <w:pStyle w:val="TAH"/>
            </w:pPr>
            <w:r w:rsidRPr="00A1115A">
              <w:t>Inner RB allocations</w:t>
            </w:r>
          </w:p>
        </w:tc>
      </w:tr>
      <w:tr w:rsidR="00603ABF" w:rsidRPr="00A1115A" w14:paraId="06B40F02"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95E803F" w14:textId="77777777" w:rsidR="00603ABF" w:rsidRPr="00A1115A" w:rsidRDefault="00603ABF"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96AB3E0" w14:textId="77777777" w:rsidR="00603ABF" w:rsidRPr="00A1115A" w:rsidRDefault="00603ABF"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5D835AAF" w14:textId="77777777" w:rsidR="00603ABF" w:rsidRPr="00A1115A" w:rsidRDefault="00603ABF"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133AE244" w14:textId="77777777" w:rsidR="00603ABF" w:rsidRPr="00A1115A" w:rsidRDefault="00603ABF"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5506F363" w14:textId="77777777" w:rsidR="00603ABF" w:rsidRPr="00A1115A" w:rsidRDefault="00603ABF" w:rsidP="00120398">
            <w:pPr>
              <w:pStyle w:val="TAC"/>
            </w:pPr>
            <w:r w:rsidRPr="00A1115A">
              <w:t>≤ 0.2</w:t>
            </w:r>
            <w:r w:rsidRPr="00A1115A">
              <w:rPr>
                <w:vertAlign w:val="superscript"/>
              </w:rPr>
              <w:t>1</w:t>
            </w:r>
          </w:p>
        </w:tc>
      </w:tr>
      <w:tr w:rsidR="00603ABF" w:rsidRPr="00A1115A" w14:paraId="3821F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44B084BC" w14:textId="77777777" w:rsidR="00603ABF" w:rsidRPr="00A1115A" w:rsidRDefault="00603ABF"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2E1054D" w14:textId="77777777" w:rsidR="00603ABF" w:rsidRPr="00A1115A" w:rsidRDefault="00603ABF"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D952F1E" w14:textId="77777777" w:rsidR="00603ABF" w:rsidRPr="00A1115A" w:rsidRDefault="00603ABF"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6F3D6B10" w14:textId="77777777" w:rsidR="00603ABF" w:rsidRPr="00A1115A" w:rsidRDefault="00603ABF"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22412480" w14:textId="77777777" w:rsidR="00603ABF" w:rsidRPr="00A1115A" w:rsidRDefault="00603ABF" w:rsidP="00120398">
            <w:pPr>
              <w:pStyle w:val="TAC"/>
              <w:rPr>
                <w:lang w:val="en-CA"/>
              </w:rPr>
            </w:pPr>
            <w:r w:rsidRPr="00A1115A">
              <w:t>0</w:t>
            </w:r>
            <w:r w:rsidRPr="00A1115A">
              <w:rPr>
                <w:vertAlign w:val="superscript"/>
              </w:rPr>
              <w:t>2</w:t>
            </w:r>
          </w:p>
        </w:tc>
      </w:tr>
      <w:tr w:rsidR="00603ABF" w:rsidRPr="00A1115A" w14:paraId="2E18AA43"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9A70C57" w14:textId="77777777" w:rsidR="00603ABF" w:rsidRPr="00A1115A" w:rsidRDefault="00603ABF" w:rsidP="00120398">
            <w:pPr>
              <w:pStyle w:val="TAC"/>
            </w:pPr>
          </w:p>
        </w:tc>
        <w:tc>
          <w:tcPr>
            <w:tcW w:w="1560" w:type="dxa"/>
            <w:tcBorders>
              <w:left w:val="single" w:sz="4" w:space="0" w:color="auto"/>
              <w:bottom w:val="single" w:sz="4" w:space="0" w:color="auto"/>
              <w:right w:val="single" w:sz="4" w:space="0" w:color="auto"/>
            </w:tcBorders>
          </w:tcPr>
          <w:p w14:paraId="68912691" w14:textId="77777777" w:rsidR="00603ABF" w:rsidRPr="00A1115A" w:rsidRDefault="00603ABF"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23817506" w14:textId="77777777" w:rsidR="00603ABF" w:rsidRPr="00A1115A" w:rsidRDefault="00603ABF"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387333AF" w14:textId="77777777" w:rsidR="00603ABF" w:rsidRPr="00A1115A" w:rsidRDefault="00603ABF"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36928582" w14:textId="77777777" w:rsidR="00603ABF" w:rsidRPr="00A1115A" w:rsidRDefault="00603ABF" w:rsidP="00120398">
            <w:pPr>
              <w:pStyle w:val="TAC"/>
            </w:pPr>
            <w:r w:rsidRPr="00A1115A">
              <w:t>0</w:t>
            </w:r>
            <w:r w:rsidRPr="00A1115A">
              <w:rPr>
                <w:vertAlign w:val="superscript"/>
              </w:rPr>
              <w:t>2</w:t>
            </w:r>
          </w:p>
        </w:tc>
      </w:tr>
      <w:tr w:rsidR="00603ABF" w:rsidRPr="00A1115A" w14:paraId="2E8149CD"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0348A49C" w14:textId="77777777" w:rsidR="00603ABF" w:rsidRPr="00A1115A" w:rsidRDefault="00603ABF"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4DFA71A" w14:textId="77777777" w:rsidR="00603ABF" w:rsidRPr="00A1115A" w:rsidRDefault="00603ABF"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631A4D4A" w14:textId="77777777" w:rsidR="00603ABF" w:rsidRPr="00A1115A" w:rsidRDefault="00603ABF"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0313ED3F" w14:textId="77777777" w:rsidR="00603ABF" w:rsidRPr="00A1115A" w:rsidRDefault="00603ABF" w:rsidP="00120398">
            <w:pPr>
              <w:pStyle w:val="TAC"/>
            </w:pPr>
            <w:r w:rsidRPr="00A1115A">
              <w:rPr>
                <w:lang w:val="en-CA"/>
              </w:rPr>
              <w:t>0</w:t>
            </w:r>
          </w:p>
        </w:tc>
      </w:tr>
      <w:tr w:rsidR="00603ABF" w:rsidRPr="00A1115A" w14:paraId="0D1BA0D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0F914FE" w14:textId="77777777" w:rsidR="00603ABF" w:rsidRPr="00A1115A" w:rsidRDefault="00603ABF"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EA724BF" w14:textId="77777777" w:rsidR="00603ABF" w:rsidRPr="00A1115A" w:rsidRDefault="00603ABF"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D39905F" w14:textId="77777777" w:rsidR="00603ABF" w:rsidRPr="00A1115A" w:rsidRDefault="00603ABF"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4647650" w14:textId="77777777" w:rsidR="00603ABF" w:rsidRPr="00A1115A" w:rsidRDefault="00603ABF" w:rsidP="00120398">
            <w:pPr>
              <w:pStyle w:val="TAC"/>
            </w:pPr>
            <w:r w:rsidRPr="00A1115A">
              <w:t xml:space="preserve">≤ </w:t>
            </w:r>
            <w:r w:rsidRPr="00A1115A">
              <w:rPr>
                <w:lang w:val="en-CA"/>
              </w:rPr>
              <w:t>1</w:t>
            </w:r>
          </w:p>
        </w:tc>
      </w:tr>
      <w:tr w:rsidR="00603ABF" w:rsidRPr="00A1115A" w14:paraId="41BD594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7F5763F" w14:textId="77777777" w:rsidR="00603ABF" w:rsidRPr="00A1115A" w:rsidRDefault="00603ABF"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EC6468D" w14:textId="77777777" w:rsidR="00603ABF" w:rsidRPr="00A1115A" w:rsidRDefault="00603ABF"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378D45D9" w14:textId="77777777" w:rsidR="00603ABF" w:rsidRPr="00A1115A" w:rsidRDefault="00603ABF" w:rsidP="00120398">
            <w:pPr>
              <w:pStyle w:val="TAC"/>
            </w:pPr>
            <w:r w:rsidRPr="00A1115A">
              <w:t xml:space="preserve">≤ </w:t>
            </w:r>
            <w:r w:rsidRPr="00A1115A">
              <w:rPr>
                <w:lang w:val="en-CA"/>
              </w:rPr>
              <w:t>2.5</w:t>
            </w:r>
          </w:p>
        </w:tc>
      </w:tr>
      <w:tr w:rsidR="00603ABF" w:rsidRPr="00A1115A" w14:paraId="318F22CB"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181671D4" w14:textId="77777777" w:rsidR="00603ABF" w:rsidRPr="00A1115A" w:rsidRDefault="00603ABF"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3019899D" w14:textId="77777777" w:rsidR="00603ABF" w:rsidRPr="00A1115A" w:rsidRDefault="00603ABF"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EC11D55" w14:textId="77777777" w:rsidR="00603ABF" w:rsidRPr="00A1115A" w:rsidRDefault="00603ABF" w:rsidP="00120398">
            <w:pPr>
              <w:pStyle w:val="TAC"/>
            </w:pPr>
            <w:r w:rsidRPr="00A1115A">
              <w:t>≤ 4.5</w:t>
            </w:r>
          </w:p>
        </w:tc>
      </w:tr>
      <w:tr w:rsidR="00603ABF" w:rsidRPr="00A1115A" w14:paraId="39982983"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5B368236" w14:textId="77777777" w:rsidR="00603ABF" w:rsidRPr="00A1115A" w:rsidRDefault="00603ABF"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552E41DC" w14:textId="77777777" w:rsidR="00603ABF" w:rsidRPr="00A1115A" w:rsidRDefault="00603ABF"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6AA17281" w14:textId="77777777" w:rsidR="00603ABF" w:rsidRPr="00A1115A" w:rsidRDefault="00603ABF"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4EB2BA0B" w14:textId="77777777" w:rsidR="00603ABF" w:rsidRPr="00A1115A" w:rsidRDefault="00603ABF" w:rsidP="00120398">
            <w:pPr>
              <w:pStyle w:val="TAC"/>
            </w:pPr>
            <w:r w:rsidRPr="00A1115A">
              <w:t>≤</w:t>
            </w:r>
            <w:r w:rsidRPr="00A1115A">
              <w:rPr>
                <w:lang w:val="en-CA"/>
              </w:rPr>
              <w:t xml:space="preserve"> 1.5</w:t>
            </w:r>
          </w:p>
        </w:tc>
      </w:tr>
      <w:tr w:rsidR="00603ABF" w:rsidRPr="00A1115A" w14:paraId="2FEC368F"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1D7D678D" w14:textId="77777777" w:rsidR="00603ABF" w:rsidRPr="00A1115A" w:rsidRDefault="00603ABF"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EFA4158" w14:textId="77777777" w:rsidR="00603ABF" w:rsidRPr="00A1115A" w:rsidRDefault="00603ABF"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1A9C4DB" w14:textId="77777777" w:rsidR="00603ABF" w:rsidRPr="00A1115A" w:rsidRDefault="00603ABF"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38F1D103" w14:textId="77777777" w:rsidR="00603ABF" w:rsidRPr="00A1115A" w:rsidRDefault="00603ABF" w:rsidP="00120398">
            <w:pPr>
              <w:pStyle w:val="TAC"/>
            </w:pPr>
            <w:r w:rsidRPr="00A1115A">
              <w:t xml:space="preserve">≤ </w:t>
            </w:r>
            <w:r w:rsidRPr="00A1115A">
              <w:rPr>
                <w:lang w:val="en-CA"/>
              </w:rPr>
              <w:t>2</w:t>
            </w:r>
          </w:p>
        </w:tc>
      </w:tr>
      <w:tr w:rsidR="00603ABF" w:rsidRPr="00A1115A" w14:paraId="25F88066"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13F5D6F5" w14:textId="77777777" w:rsidR="00603ABF" w:rsidRPr="00A1115A" w:rsidRDefault="00603ABF"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4421A9" w14:textId="77777777" w:rsidR="00603ABF" w:rsidRPr="00A1115A" w:rsidRDefault="00603ABF"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5CC3420" w14:textId="77777777" w:rsidR="00603ABF" w:rsidRPr="00A1115A" w:rsidRDefault="00603ABF" w:rsidP="00120398">
            <w:pPr>
              <w:pStyle w:val="TAC"/>
            </w:pPr>
            <w:r w:rsidRPr="00A1115A">
              <w:t xml:space="preserve">≤ </w:t>
            </w:r>
            <w:r w:rsidRPr="00A1115A">
              <w:rPr>
                <w:lang w:val="en-CA"/>
              </w:rPr>
              <w:t>3.5</w:t>
            </w:r>
          </w:p>
        </w:tc>
      </w:tr>
      <w:tr w:rsidR="00603ABF" w:rsidRPr="00A1115A" w14:paraId="0FE59E34"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9629B8D" w14:textId="77777777" w:rsidR="00603ABF" w:rsidRPr="00A1115A" w:rsidRDefault="00603ABF"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6F64989" w14:textId="77777777" w:rsidR="00603ABF" w:rsidRPr="00A1115A" w:rsidRDefault="00603ABF"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116FFA65" w14:textId="77777777" w:rsidR="00603ABF" w:rsidRPr="00A1115A" w:rsidRDefault="00603ABF" w:rsidP="00120398">
            <w:pPr>
              <w:pStyle w:val="TAC"/>
            </w:pPr>
            <w:r w:rsidRPr="00A1115A">
              <w:t xml:space="preserve">≤ </w:t>
            </w:r>
            <w:r w:rsidRPr="00A1115A">
              <w:rPr>
                <w:lang w:val="en-CA"/>
              </w:rPr>
              <w:t>6.5</w:t>
            </w:r>
          </w:p>
        </w:tc>
      </w:tr>
      <w:tr w:rsidR="00603ABF" w:rsidRPr="00A1115A" w14:paraId="79D67178"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76F2FC7E" w14:textId="77777777" w:rsidR="00603ABF" w:rsidRPr="00A1115A" w:rsidRDefault="00603ABF" w:rsidP="00120398">
            <w:pPr>
              <w:pStyle w:val="TAN"/>
            </w:pPr>
            <w:r w:rsidRPr="00A1115A">
              <w:t>NOTE 1:</w:t>
            </w:r>
            <w:r w:rsidRPr="00A1115A">
              <w:tab/>
              <w:t xml:space="preserve">Applicable for UE operating in TDD mode with Pi/2 BPSK modulation and </w:t>
            </w:r>
            <w:bookmarkStart w:id="45" w:name="_Hlk525291220"/>
            <w:r w:rsidRPr="00A1115A">
              <w:t xml:space="preserve">UE indicates support for UE capability </w:t>
            </w:r>
            <w:r w:rsidRPr="00A1115A">
              <w:rPr>
                <w:i/>
                <w:lang w:val="en-US"/>
              </w:rPr>
              <w:t>powerBoosting-pi2BPSK</w:t>
            </w:r>
            <w:r w:rsidRPr="00A1115A" w:rsidDel="00B4601F">
              <w:rPr>
                <w:i/>
              </w:rPr>
              <w:t xml:space="preserve"> </w:t>
            </w:r>
            <w:bookmarkEnd w:id="45"/>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62CD522D" w14:textId="77777777" w:rsidR="00603ABF" w:rsidRPr="00A1115A" w:rsidRDefault="00603ABF"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5411BF98" w14:textId="77777777" w:rsidR="00790851" w:rsidRDefault="00790851" w:rsidP="00790851"/>
    <w:p w14:paraId="196B9369" w14:textId="6ADF148C" w:rsidR="00532800" w:rsidRDefault="00790851" w:rsidP="00790851">
      <w:r>
        <w:t>As already elaborated in section 2.1.1 above, the NTN L-/S-band UL block is close the GNSS services, for which both ETSI and FCC introduce quite strict requirements on the out-of-band emissions. To ensure that all requirements are met – in fact not only out-of-band but also in-band</w:t>
      </w:r>
      <w:r w:rsidR="002C1A5A">
        <w:t xml:space="preserve"> emission requirements</w:t>
      </w:r>
      <w:r>
        <w:t xml:space="preserve"> – we conduct a series of simulations to estimate power back-off that could be needed depending on the channel location, size, allocated RBs, etc. All simulations are run with the same </w:t>
      </w:r>
      <w:r w:rsidR="00532800">
        <w:t xml:space="preserve">common </w:t>
      </w:r>
      <w:r>
        <w:t>parameters</w:t>
      </w:r>
      <w:r w:rsidR="00532800">
        <w:t xml:space="preserve"> as follows:</w:t>
      </w:r>
    </w:p>
    <w:p w14:paraId="075508D8" w14:textId="2898EA40" w:rsidR="00532800" w:rsidRDefault="00532800" w:rsidP="00532800">
      <w:pPr>
        <w:pStyle w:val="B1"/>
      </w:pPr>
      <w:r>
        <w:t>-</w:t>
      </w:r>
      <w:r>
        <w:tab/>
        <w:t>Tx power: PC3 +23dBm</w:t>
      </w:r>
    </w:p>
    <w:p w14:paraId="68579963" w14:textId="2993FDD1" w:rsidR="00532800" w:rsidRDefault="00532800" w:rsidP="00532800">
      <w:pPr>
        <w:pStyle w:val="B1"/>
      </w:pPr>
      <w:r>
        <w:t>-</w:t>
      </w:r>
      <w:r>
        <w:tab/>
        <w:t>LO placement: always in the centre of the carrier</w:t>
      </w:r>
    </w:p>
    <w:p w14:paraId="1DE6B809" w14:textId="51B96FF2" w:rsidR="00532800" w:rsidRDefault="00532800" w:rsidP="00532800">
      <w:pPr>
        <w:pStyle w:val="B1"/>
      </w:pPr>
      <w:r>
        <w:t>-</w:t>
      </w:r>
      <w:r>
        <w:tab/>
        <w:t>Regulations: ETSI</w:t>
      </w:r>
    </w:p>
    <w:p w14:paraId="3213155B" w14:textId="59AA2941" w:rsidR="00532800" w:rsidRDefault="004D5A11" w:rsidP="004D5A11">
      <w:r>
        <w:t>It should be noted that the reason why we decided to choose the ETSI regulations for the power back-off simulations is because ETSI has stricter in-band emission requirements and have out-of-band emission requirements for frequencies above 1626.5MHz. In other words, our view is that power back-off values for the FCC regulatory domain will be lower</w:t>
      </w:r>
      <w:r w:rsidR="00F33DEE">
        <w:t xml:space="preserve"> (but that will also require additional simulations).</w:t>
      </w:r>
      <w:r>
        <w:t xml:space="preserve"> </w:t>
      </w:r>
    </w:p>
    <w:p w14:paraId="0CB71A24" w14:textId="77777777" w:rsidR="00532800" w:rsidRDefault="00532800" w:rsidP="00790851"/>
    <w:p w14:paraId="30067D96" w14:textId="77777777" w:rsidR="00532800" w:rsidRDefault="00532800" w:rsidP="00790851"/>
    <w:p w14:paraId="3F209966" w14:textId="67728934" w:rsidR="00532800" w:rsidRDefault="00790851" w:rsidP="00790851">
      <w:r>
        <w:t xml:space="preserve"> </w:t>
      </w:r>
    </w:p>
    <w:p w14:paraId="023D13AC" w14:textId="4501BD21" w:rsidR="00790851" w:rsidRDefault="00532800" w:rsidP="00790851">
      <w:r>
        <w:t>T</w:t>
      </w:r>
      <w:r w:rsidR="00790851">
        <w:t xml:space="preserve">he only varying parameter is the channel size and its </w:t>
      </w:r>
      <w:r w:rsidR="00357C67">
        <w:t xml:space="preserve">centre frequency </w:t>
      </w:r>
      <w:r w:rsidR="00790851">
        <w:t>location</w:t>
      </w:r>
      <w:r>
        <w:t xml:space="preserve"> as presented below</w:t>
      </w:r>
      <w:r w:rsidR="00E64FFE">
        <w:t>:</w:t>
      </w:r>
    </w:p>
    <w:p w14:paraId="07571E57" w14:textId="0E3A723E" w:rsidR="00790851" w:rsidRDefault="00790851" w:rsidP="00790851">
      <w:pPr>
        <w:pStyle w:val="B1"/>
      </w:pPr>
      <w:r>
        <w:t>-</w:t>
      </w:r>
      <w:r>
        <w:tab/>
      </w:r>
      <w:r w:rsidR="001A6F25">
        <w:t xml:space="preserve">NR </w:t>
      </w:r>
      <w:r>
        <w:t>5MHz channel</w:t>
      </w:r>
      <w:r w:rsidR="001A6F25">
        <w:t xml:space="preserve"> at the following centre frequencies</w:t>
      </w:r>
      <w:r>
        <w:t>:</w:t>
      </w:r>
    </w:p>
    <w:p w14:paraId="04148563" w14:textId="416735DD" w:rsidR="00790851" w:rsidRDefault="00790851" w:rsidP="00790851">
      <w:pPr>
        <w:pStyle w:val="B2"/>
      </w:pPr>
      <w:r>
        <w:t>a)</w:t>
      </w:r>
      <w:r>
        <w:tab/>
        <w:t>Fc=1612.5MHz</w:t>
      </w:r>
    </w:p>
    <w:p w14:paraId="766C785A" w14:textId="204FC457" w:rsidR="00790851" w:rsidRDefault="00790851" w:rsidP="00790851">
      <w:pPr>
        <w:pStyle w:val="B2"/>
      </w:pPr>
      <w:r>
        <w:t>b)</w:t>
      </w:r>
      <w:r>
        <w:tab/>
        <w:t>Fc=161</w:t>
      </w:r>
      <w:r w:rsidR="00CC5FEB">
        <w:t>5</w:t>
      </w:r>
      <w:r>
        <w:t>.5MHz</w:t>
      </w:r>
    </w:p>
    <w:p w14:paraId="27E8A960" w14:textId="10384770" w:rsidR="00790851" w:rsidRDefault="00790851" w:rsidP="00790851">
      <w:pPr>
        <w:pStyle w:val="B2"/>
      </w:pPr>
      <w:r>
        <w:t>c)</w:t>
      </w:r>
      <w:r>
        <w:tab/>
        <w:t>Fc=162</w:t>
      </w:r>
      <w:r w:rsidR="002317AD">
        <w:t>0.5</w:t>
      </w:r>
      <w:r>
        <w:t>MHz</w:t>
      </w:r>
    </w:p>
    <w:p w14:paraId="621DB08F" w14:textId="28F1F7D4" w:rsidR="00790851" w:rsidRDefault="00790851" w:rsidP="00790851">
      <w:pPr>
        <w:pStyle w:val="B2"/>
      </w:pPr>
      <w:r>
        <w:t>d)</w:t>
      </w:r>
      <w:r>
        <w:tab/>
        <w:t>Fc=1624MHz</w:t>
      </w:r>
    </w:p>
    <w:p w14:paraId="56824410" w14:textId="13D4904F" w:rsidR="00790851" w:rsidRDefault="00790851" w:rsidP="00790851">
      <w:pPr>
        <w:pStyle w:val="B1"/>
      </w:pPr>
      <w:r>
        <w:t>-</w:t>
      </w:r>
      <w:r>
        <w:tab/>
      </w:r>
      <w:r w:rsidR="001A6F25">
        <w:t xml:space="preserve">NR </w:t>
      </w:r>
      <w:r>
        <w:t>10MHz channel</w:t>
      </w:r>
      <w:r w:rsidR="001A6F25">
        <w:t xml:space="preserve"> at the following centre frequencies</w:t>
      </w:r>
      <w:r>
        <w:t>:</w:t>
      </w:r>
    </w:p>
    <w:p w14:paraId="12990130" w14:textId="3C74BDA6" w:rsidR="00790851" w:rsidRDefault="00790851" w:rsidP="00790851">
      <w:pPr>
        <w:pStyle w:val="B2"/>
      </w:pPr>
      <w:r>
        <w:t>a)</w:t>
      </w:r>
      <w:r>
        <w:tab/>
        <w:t>Fc=1615MHz.</w:t>
      </w:r>
    </w:p>
    <w:p w14:paraId="72126B3F" w14:textId="30E8D7E1" w:rsidR="00790851" w:rsidRDefault="00790851" w:rsidP="00790851">
      <w:pPr>
        <w:pStyle w:val="B2"/>
      </w:pPr>
      <w:r>
        <w:t>b)</w:t>
      </w:r>
      <w:r>
        <w:tab/>
        <w:t>Fc=1621.5MHz</w:t>
      </w:r>
    </w:p>
    <w:p w14:paraId="73BAEB4F" w14:textId="5CB0D215" w:rsidR="00790851" w:rsidRDefault="00790851" w:rsidP="00790851">
      <w:pPr>
        <w:pStyle w:val="B1"/>
      </w:pPr>
      <w:r>
        <w:t>-</w:t>
      </w:r>
      <w:r>
        <w:tab/>
      </w:r>
      <w:r w:rsidR="001A6F25">
        <w:t xml:space="preserve">NR </w:t>
      </w:r>
      <w:r>
        <w:t>15MHz channel</w:t>
      </w:r>
      <w:r w:rsidR="001A6F25">
        <w:t xml:space="preserve"> at the following centre frequencies</w:t>
      </w:r>
      <w:r>
        <w:t>:</w:t>
      </w:r>
    </w:p>
    <w:p w14:paraId="1AE5FE07" w14:textId="53172B6B" w:rsidR="00790851" w:rsidRDefault="00790851" w:rsidP="00790851">
      <w:pPr>
        <w:pStyle w:val="B2"/>
      </w:pPr>
      <w:r>
        <w:t>a)</w:t>
      </w:r>
      <w:r>
        <w:tab/>
        <w:t>Fc=1617.5MHz</w:t>
      </w:r>
    </w:p>
    <w:p w14:paraId="2EE4E977" w14:textId="7C586B68" w:rsidR="00790851" w:rsidRDefault="00790851" w:rsidP="00790851">
      <w:pPr>
        <w:pStyle w:val="B2"/>
      </w:pPr>
      <w:r>
        <w:t>b)</w:t>
      </w:r>
      <w:r>
        <w:tab/>
        <w:t>Fc=1619MHz</w:t>
      </w:r>
    </w:p>
    <w:p w14:paraId="42C35ECC" w14:textId="77777777" w:rsidR="00740DCF" w:rsidRDefault="00740DCF" w:rsidP="00005998"/>
    <w:p w14:paraId="17FC409C" w14:textId="6A8671A9" w:rsidR="00005998" w:rsidRDefault="00005998" w:rsidP="00005998">
      <w:r>
        <w:t>Appendix A</w:t>
      </w:r>
      <w:r w:rsidR="007468F3">
        <w:t>,</w:t>
      </w:r>
      <w:r>
        <w:t xml:space="preserve"> </w:t>
      </w:r>
      <w:r w:rsidR="00F63521">
        <w:t>B</w:t>
      </w:r>
      <w:r w:rsidR="007468F3">
        <w:t xml:space="preserve"> and C</w:t>
      </w:r>
      <w:r w:rsidR="00F63521">
        <w:t xml:space="preserve"> </w:t>
      </w:r>
      <w:r>
        <w:t>contain the corresponding power back-off figures for different NR channels and centre frequencies, summary for which is presented below:</w:t>
      </w:r>
    </w:p>
    <w:p w14:paraId="4971D489" w14:textId="6C70A12E" w:rsidR="00975EE4" w:rsidRDefault="00975EE4" w:rsidP="00975EE4">
      <w:pPr>
        <w:pStyle w:val="B1"/>
      </w:pPr>
      <w:r>
        <w:t>-</w:t>
      </w:r>
      <w:r>
        <w:tab/>
        <w:t xml:space="preserve">NR channels placed at the leftmost edge of the band might need power back-off, exact value of which depends on the number of the scheduled RBs and their location. As somewhat anticipated, RBs scheduled at the centre of the NR channel do not require any power back-off; but RBs scheduled at the leftmost edge of the configured NR channel </w:t>
      </w:r>
      <w:r w:rsidR="00D2759B">
        <w:t xml:space="preserve">do </w:t>
      </w:r>
      <w:r>
        <w:t>require power back-off to meet out-of-band emission requirements. Similarly, power back-off is needed when all RBs are scheduled to mitigate emissions coming from the full-channel transmissions.</w:t>
      </w:r>
      <w:r w:rsidR="007F392A">
        <w:t xml:space="preserve"> It should be noted that some configuration cases require power back-off that exceeds basic MPR requirements, and thus A-MPR is needed. </w:t>
      </w:r>
    </w:p>
    <w:p w14:paraId="182205BB" w14:textId="0A990DA3" w:rsidR="004227C4" w:rsidRDefault="007F392A" w:rsidP="00975EE4">
      <w:pPr>
        <w:pStyle w:val="B1"/>
      </w:pPr>
      <w:r>
        <w:t>-</w:t>
      </w:r>
      <w:r>
        <w:tab/>
      </w:r>
      <w:r w:rsidR="00075989">
        <w:t>In case of the 5MHz channel, o</w:t>
      </w:r>
      <w:r w:rsidR="009C1D48">
        <w:t>nce</w:t>
      </w:r>
      <w:r w:rsidR="00F31A16">
        <w:t xml:space="preserve"> the channel is shifted to the right, </w:t>
      </w:r>
      <w:proofErr w:type="gramStart"/>
      <w:r w:rsidR="00F31A16">
        <w:t>i.e.</w:t>
      </w:r>
      <w:proofErr w:type="gramEnd"/>
      <w:r w:rsidR="00F31A16">
        <w:t xml:space="preserve"> farther from the left edge of the band where the GNSS services are, the required power back-off goes down a lot and is caused mostly by the in-band emission requirements. </w:t>
      </w:r>
      <w:r w:rsidR="009C1D48">
        <w:t>For instance</w:t>
      </w:r>
      <w:r w:rsidR="004227C4">
        <w:t>,</w:t>
      </w:r>
      <w:r w:rsidR="009C1D48">
        <w:t xml:space="preserve"> no</w:t>
      </w:r>
      <w:r w:rsidR="00F31A16">
        <w:t xml:space="preserve"> A-MPR is needed in this case</w:t>
      </w:r>
      <w:r w:rsidR="009C1D48">
        <w:t xml:space="preserve"> for the 5MHz channel</w:t>
      </w:r>
      <w:r w:rsidR="00842039">
        <w:t xml:space="preserve"> irrespective of the RBs number and their location</w:t>
      </w:r>
      <w:r w:rsidR="004227C4">
        <w:t xml:space="preserve">. </w:t>
      </w:r>
      <w:r w:rsidR="00075989">
        <w:t xml:space="preserve">However, the 5MHz channel placed at the rightmost edge of the band may need some A-MPR for the RBs scheduled at the right edge of the channel.  </w:t>
      </w:r>
    </w:p>
    <w:p w14:paraId="2E2B8F7A" w14:textId="6B3956CB" w:rsidR="007F392A" w:rsidRDefault="004227C4" w:rsidP="00975EE4">
      <w:pPr>
        <w:pStyle w:val="B1"/>
      </w:pPr>
      <w:r>
        <w:t>-</w:t>
      </w:r>
      <w:r>
        <w:tab/>
        <w:t>As for the</w:t>
      </w:r>
      <w:r w:rsidR="009C1D48">
        <w:t xml:space="preserve"> 10 and 15MHz channels</w:t>
      </w:r>
      <w:r>
        <w:t>,</w:t>
      </w:r>
      <w:r w:rsidR="009C1D48">
        <w:t xml:space="preserve"> </w:t>
      </w:r>
      <w:r>
        <w:t xml:space="preserve">even if we shift the channel to the right from the leftmost band edge, some configuration cases </w:t>
      </w:r>
      <w:r w:rsidR="009C1D48">
        <w:t>would still require A-MPR.</w:t>
      </w:r>
      <w:r>
        <w:t xml:space="preserve"> As in cases for </w:t>
      </w:r>
      <w:r w:rsidR="00075989">
        <w:t>other</w:t>
      </w:r>
      <w:r>
        <w:t xml:space="preserve"> channels at the band edge, A-MPR is needed </w:t>
      </w:r>
      <w:r w:rsidR="00075989">
        <w:t>mostly for the case when</w:t>
      </w:r>
      <w:r>
        <w:t xml:space="preserve"> all RBs are scheduled</w:t>
      </w:r>
      <w:r w:rsidR="003E32FB">
        <w:t>.</w:t>
      </w:r>
      <w:r>
        <w:t xml:space="preserve"> </w:t>
      </w:r>
    </w:p>
    <w:p w14:paraId="2445B287" w14:textId="4E89F404" w:rsidR="00005998" w:rsidRDefault="00005998" w:rsidP="00005998">
      <w:pPr>
        <w:pStyle w:val="Proposal"/>
      </w:pPr>
      <w:bookmarkStart w:id="46" w:name="_Toc134277734"/>
      <w:bookmarkStart w:id="47" w:name="_Toc134434537"/>
      <w:bookmarkStart w:id="48" w:name="_Toc134531754"/>
      <w:bookmarkStart w:id="49" w:name="_Toc134539111"/>
      <w:bookmarkStart w:id="50" w:name="_Toc134626530"/>
      <w:bookmarkStart w:id="51" w:name="_Toc135074508"/>
      <w:r>
        <w:t>Proposal 2</w:t>
      </w:r>
      <w:r w:rsidR="00C1265F">
        <w:t>a</w:t>
      </w:r>
      <w:r>
        <w:t>:</w:t>
      </w:r>
      <w:r>
        <w:tab/>
        <w:t xml:space="preserve">Capture </w:t>
      </w:r>
      <w:r w:rsidR="00F47D60">
        <w:t>power</w:t>
      </w:r>
      <w:r>
        <w:t xml:space="preserve"> back-off simulation results</w:t>
      </w:r>
      <w:r w:rsidR="00F47D60">
        <w:t xml:space="preserve"> in the NTN L-/S-band TR</w:t>
      </w:r>
      <w:r>
        <w:t>.</w:t>
      </w:r>
      <w:bookmarkEnd w:id="46"/>
      <w:bookmarkEnd w:id="47"/>
      <w:bookmarkEnd w:id="48"/>
      <w:bookmarkEnd w:id="49"/>
      <w:bookmarkEnd w:id="50"/>
      <w:bookmarkEnd w:id="51"/>
    </w:p>
    <w:p w14:paraId="44F22CD4" w14:textId="77777777" w:rsidR="00F63521" w:rsidRDefault="00F63521" w:rsidP="00005998"/>
    <w:p w14:paraId="45A41848" w14:textId="5356AF05" w:rsidR="00F63521" w:rsidRDefault="00F63521" w:rsidP="00005998">
      <w:r>
        <w:t xml:space="preserve">Referring to the presented power back-off results it is possible to notice that DFT-s-OFDM require much lower values, whereupon PI/2 BPSK perform even 0.5-1dB better comparing to QPSK. However, PI/2 BPSK is not enabled for the NTN band in the current version of TS 38.101-5.  </w:t>
      </w:r>
      <w:r w:rsidR="00E0789D">
        <w:t xml:space="preserve">Thus, we suggest considering </w:t>
      </w:r>
      <w:r w:rsidR="00F06A80">
        <w:t>enabling</w:t>
      </w:r>
      <w:r w:rsidR="00E0789D">
        <w:t xml:space="preserve"> the PI/2 BPSK modulation also for the NTN bands.</w:t>
      </w:r>
    </w:p>
    <w:p w14:paraId="5E2E7876" w14:textId="7969DF98" w:rsidR="001441D2" w:rsidRDefault="001441D2" w:rsidP="001441D2">
      <w:pPr>
        <w:pStyle w:val="Proposal"/>
      </w:pPr>
      <w:bookmarkStart w:id="52" w:name="_Toc134539112"/>
      <w:bookmarkStart w:id="53" w:name="_Toc134626531"/>
      <w:bookmarkStart w:id="54" w:name="_Toc135074509"/>
      <w:r>
        <w:t>Proposal 2b:</w:t>
      </w:r>
      <w:r>
        <w:tab/>
        <w:t>Consider allowing PI/2 BPSK for the NTN bands.</w:t>
      </w:r>
      <w:bookmarkEnd w:id="52"/>
      <w:bookmarkEnd w:id="53"/>
      <w:bookmarkEnd w:id="54"/>
    </w:p>
    <w:p w14:paraId="49AF1E69" w14:textId="77777777" w:rsidR="001441D2" w:rsidRDefault="001441D2" w:rsidP="00005998"/>
    <w:p w14:paraId="20C1B957" w14:textId="618BA775" w:rsidR="00790851" w:rsidRPr="00790851" w:rsidRDefault="00790851" w:rsidP="00005998">
      <w:r>
        <w:t xml:space="preserve"> </w:t>
      </w:r>
    </w:p>
    <w:p w14:paraId="0903B4C2" w14:textId="246FCD8A" w:rsidR="002F0370" w:rsidRDefault="002F0370" w:rsidP="00D556F1">
      <w:pPr>
        <w:pStyle w:val="Heading3"/>
      </w:pPr>
      <w:r>
        <w:lastRenderedPageBreak/>
        <w:t>2.1.</w:t>
      </w:r>
      <w:r w:rsidR="007710AE">
        <w:t>3</w:t>
      </w:r>
      <w:r>
        <w:tab/>
        <w:t>NS values</w:t>
      </w:r>
    </w:p>
    <w:p w14:paraId="24F7FAB4" w14:textId="4431AA11" w:rsidR="00CE15FB" w:rsidRDefault="003D43F3" w:rsidP="002F0370">
      <w:r>
        <w:t xml:space="preserve">Based on the analysis of the existing regulations and presented </w:t>
      </w:r>
      <w:r w:rsidR="00E117EB">
        <w:t>power back-off values</w:t>
      </w:r>
      <w:r>
        <w:t xml:space="preserve">, our view is that several NS flags are needed </w:t>
      </w:r>
      <w:r w:rsidR="009C0714">
        <w:t>summary for which is presented in Table 2.1.</w:t>
      </w:r>
      <w:r w:rsidR="00D958CF">
        <w:t>3</w:t>
      </w:r>
      <w:r w:rsidR="009C0714">
        <w:t xml:space="preserve">-1 below. As can be seen from the table, the main differentiating factor is FCC and ETSI regulatory domains. As explained in section 2.1.1, even though FCC and ETSI out-of-band emission requirements are similar, they are not the same; and ETSI </w:t>
      </w:r>
      <w:r w:rsidR="009A67F7">
        <w:t>regulations have</w:t>
      </w:r>
      <w:r w:rsidR="009C0714">
        <w:t xml:space="preserve"> stricter in-band emission requirements. Furthermore</w:t>
      </w:r>
      <w:r w:rsidR="00CE15FB">
        <w:t>:</w:t>
      </w:r>
    </w:p>
    <w:p w14:paraId="6CF1560D" w14:textId="4EB12EE4" w:rsidR="00CE15FB" w:rsidRDefault="00CE15FB" w:rsidP="00CE15FB">
      <w:pPr>
        <w:pStyle w:val="B1"/>
      </w:pPr>
      <w:r>
        <w:t>a)</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7D44F45D" w14:textId="6DC6A5DA" w:rsidR="00CE15FB" w:rsidRDefault="00CE15FB" w:rsidP="00CE15FB">
      <w:pPr>
        <w:pStyle w:val="B1"/>
      </w:pPr>
      <w:r>
        <w:t>b)</w:t>
      </w:r>
      <w:r>
        <w:tab/>
        <w:t>NS_03N applicable range is limited to 1610-1618.25MHz according to the ETSI requirements. And since the</w:t>
      </w:r>
      <w:r w:rsidR="00E117EB">
        <w:t xml:space="preserve"> total spectrum</w:t>
      </w:r>
      <w:r>
        <w:t xml:space="preserve"> block size is 8.25MHz, it can accommodate only 5MHz standard NR channel, </w:t>
      </w:r>
      <w:proofErr w:type="gramStart"/>
      <w:r>
        <w:t>i.e.</w:t>
      </w:r>
      <w:proofErr w:type="gramEnd"/>
      <w:r>
        <w:t xml:space="preserve"> the applicable NR channel size is 5MHz.</w:t>
      </w:r>
    </w:p>
    <w:p w14:paraId="48BD05F9" w14:textId="3E113D52" w:rsidR="00CE15FB" w:rsidRDefault="00CE15FB" w:rsidP="00CE15FB">
      <w:pPr>
        <w:pStyle w:val="B1"/>
      </w:pPr>
      <w:r>
        <w:t>c)</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w:t>
      </w:r>
      <w:r w:rsidR="00E117EB">
        <w:t>inevitabl</w:t>
      </w:r>
      <w:r w:rsidR="00340065">
        <w:t>y</w:t>
      </w:r>
      <w:r w:rsidR="00E117EB">
        <w:t xml:space="preserve"> fall into the 1618.25-1626.5MHz range and thus </w:t>
      </w:r>
      <w:r w:rsidR="00C34A9F">
        <w:t>they will</w:t>
      </w:r>
      <w:r>
        <w:t xml:space="preserve"> follow NS_04N requirements. </w:t>
      </w:r>
      <w:r w:rsidR="009C0714">
        <w:t xml:space="preserve"> </w:t>
      </w:r>
    </w:p>
    <w:p w14:paraId="307B263C" w14:textId="1E11F53A" w:rsidR="003D43F3" w:rsidRDefault="00CE15FB" w:rsidP="00CE15FB">
      <w:pPr>
        <w:pStyle w:val="B1"/>
      </w:pPr>
      <w:r>
        <w:t>d)</w:t>
      </w:r>
      <w:r>
        <w:tab/>
        <w:t>NS_05N is for the FCC regulatory domain. And since FCC does not introduce any special in-band emission requirements for sub-ranges, same requirements will be applicable for the whole range and for all the channel sizes.</w:t>
      </w:r>
      <w:r w:rsidR="009C0714">
        <w:t xml:space="preserve"> </w:t>
      </w:r>
    </w:p>
    <w:p w14:paraId="64F25F62" w14:textId="76C7B4DE" w:rsidR="003D43F3" w:rsidRDefault="003D43F3" w:rsidP="00244A33">
      <w:pPr>
        <w:pStyle w:val="TH"/>
      </w:pPr>
      <w:r>
        <w:t xml:space="preserve"> </w:t>
      </w:r>
      <w:r w:rsidR="00244A33">
        <w:t>Table 2.1.</w:t>
      </w:r>
      <w:r w:rsidR="00AC096C">
        <w:t>3</w:t>
      </w:r>
      <w:r w:rsidR="00244A33">
        <w:t>-1: Summary of the proposed NS values.</w:t>
      </w:r>
    </w:p>
    <w:tbl>
      <w:tblPr>
        <w:tblStyle w:val="TableGrid"/>
        <w:tblW w:w="9918" w:type="dxa"/>
        <w:tblLook w:val="04A0" w:firstRow="1" w:lastRow="0" w:firstColumn="1" w:lastColumn="0" w:noHBand="0" w:noVBand="1"/>
      </w:tblPr>
      <w:tblGrid>
        <w:gridCol w:w="914"/>
        <w:gridCol w:w="1157"/>
        <w:gridCol w:w="1667"/>
        <w:gridCol w:w="1876"/>
        <w:gridCol w:w="2178"/>
        <w:gridCol w:w="2126"/>
      </w:tblGrid>
      <w:tr w:rsidR="00CE15FB" w14:paraId="7E5D86C4" w14:textId="77777777" w:rsidTr="00CE15FB">
        <w:tc>
          <w:tcPr>
            <w:tcW w:w="914" w:type="dxa"/>
          </w:tcPr>
          <w:p w14:paraId="7736A9D0" w14:textId="4E712A53" w:rsidR="00CE15FB" w:rsidRPr="003D43F3" w:rsidRDefault="00CE15FB" w:rsidP="00CE15FB">
            <w:pPr>
              <w:pStyle w:val="TAH"/>
            </w:pPr>
            <w:r w:rsidRPr="003D43F3">
              <w:t>NS value</w:t>
            </w:r>
          </w:p>
        </w:tc>
        <w:tc>
          <w:tcPr>
            <w:tcW w:w="1157" w:type="dxa"/>
          </w:tcPr>
          <w:p w14:paraId="071D98DC" w14:textId="53533560" w:rsidR="00CE15FB" w:rsidRPr="003D43F3" w:rsidRDefault="00CE15FB" w:rsidP="00CE15FB">
            <w:pPr>
              <w:pStyle w:val="TAH"/>
            </w:pPr>
            <w:r w:rsidRPr="003D43F3">
              <w:t>Regulatory domain</w:t>
            </w:r>
          </w:p>
        </w:tc>
        <w:tc>
          <w:tcPr>
            <w:tcW w:w="1667" w:type="dxa"/>
          </w:tcPr>
          <w:p w14:paraId="157DF2FC" w14:textId="0BAF5A1B" w:rsidR="00CE15FB" w:rsidRPr="003D43F3" w:rsidRDefault="00CE15FB" w:rsidP="00CE15FB">
            <w:pPr>
              <w:pStyle w:val="TAH"/>
            </w:pPr>
            <w:r>
              <w:t>Applicable range (MHz)</w:t>
            </w:r>
          </w:p>
        </w:tc>
        <w:tc>
          <w:tcPr>
            <w:tcW w:w="1876" w:type="dxa"/>
          </w:tcPr>
          <w:p w14:paraId="12229463" w14:textId="5A8438AE" w:rsidR="00CE15FB" w:rsidRDefault="00CE15FB" w:rsidP="00CE15FB">
            <w:pPr>
              <w:pStyle w:val="TAH"/>
            </w:pPr>
            <w:r>
              <w:t>Applicable channel (MHz)</w:t>
            </w:r>
          </w:p>
        </w:tc>
        <w:tc>
          <w:tcPr>
            <w:tcW w:w="2178" w:type="dxa"/>
          </w:tcPr>
          <w:p w14:paraId="6A4DBC9F" w14:textId="60EB2531" w:rsidR="00CE15FB" w:rsidRDefault="00CE15FB" w:rsidP="00CE15FB">
            <w:pPr>
              <w:pStyle w:val="TAH"/>
            </w:pPr>
            <w:r>
              <w:t>In-band emissions</w:t>
            </w:r>
          </w:p>
        </w:tc>
        <w:tc>
          <w:tcPr>
            <w:tcW w:w="2126" w:type="dxa"/>
          </w:tcPr>
          <w:p w14:paraId="1BDF76D4" w14:textId="7AFD8113" w:rsidR="00CE15FB" w:rsidRPr="003D43F3" w:rsidRDefault="00CE15FB" w:rsidP="00CE15FB">
            <w:pPr>
              <w:pStyle w:val="TAH"/>
            </w:pPr>
            <w:r>
              <w:t>Out-of-band emissions</w:t>
            </w:r>
          </w:p>
        </w:tc>
      </w:tr>
      <w:tr w:rsidR="00CE15FB" w14:paraId="79439B62" w14:textId="77777777" w:rsidTr="00CE15FB">
        <w:tc>
          <w:tcPr>
            <w:tcW w:w="914" w:type="dxa"/>
          </w:tcPr>
          <w:p w14:paraId="6507FBB8" w14:textId="055E0321" w:rsidR="00CE15FB" w:rsidRPr="003D43F3" w:rsidRDefault="00CE15FB" w:rsidP="00CE15FB">
            <w:pPr>
              <w:pStyle w:val="TAC"/>
            </w:pPr>
            <w:r w:rsidRPr="003D43F3">
              <w:t>NS_03N</w:t>
            </w:r>
          </w:p>
        </w:tc>
        <w:tc>
          <w:tcPr>
            <w:tcW w:w="1157" w:type="dxa"/>
            <w:vMerge w:val="restart"/>
          </w:tcPr>
          <w:p w14:paraId="7E50BF0C" w14:textId="5B1D35C9" w:rsidR="00CE15FB" w:rsidRPr="003D43F3" w:rsidRDefault="00CE15FB" w:rsidP="00CE15FB">
            <w:pPr>
              <w:pStyle w:val="TAC"/>
            </w:pPr>
            <w:r w:rsidRPr="003D43F3">
              <w:t>ETSI</w:t>
            </w:r>
          </w:p>
        </w:tc>
        <w:tc>
          <w:tcPr>
            <w:tcW w:w="1667" w:type="dxa"/>
          </w:tcPr>
          <w:p w14:paraId="7ABE1D33" w14:textId="4EDB0F0D" w:rsidR="00CE15FB" w:rsidRPr="003D43F3" w:rsidRDefault="00CE15FB" w:rsidP="00CE15FB">
            <w:pPr>
              <w:pStyle w:val="TAC"/>
            </w:pPr>
            <w:r>
              <w:t>1610-1618.25</w:t>
            </w:r>
          </w:p>
        </w:tc>
        <w:tc>
          <w:tcPr>
            <w:tcW w:w="1876" w:type="dxa"/>
          </w:tcPr>
          <w:p w14:paraId="3AD05A5F" w14:textId="1D7F5084" w:rsidR="00CE15FB" w:rsidRDefault="00CE15FB" w:rsidP="00CE15FB">
            <w:pPr>
              <w:pStyle w:val="TAC"/>
            </w:pPr>
            <w:r>
              <w:t>5</w:t>
            </w:r>
          </w:p>
        </w:tc>
        <w:tc>
          <w:tcPr>
            <w:tcW w:w="2178" w:type="dxa"/>
          </w:tcPr>
          <w:p w14:paraId="0B63334E" w14:textId="37FEB35A" w:rsidR="00CE15FB" w:rsidRDefault="00CE15FB" w:rsidP="00CE15FB">
            <w:pPr>
              <w:pStyle w:val="TAC"/>
            </w:pPr>
            <w:r>
              <w:t>ETSI (1610-1618.25)</w:t>
            </w:r>
          </w:p>
        </w:tc>
        <w:tc>
          <w:tcPr>
            <w:tcW w:w="2126" w:type="dxa"/>
            <w:vMerge w:val="restart"/>
          </w:tcPr>
          <w:p w14:paraId="1C7CD14C" w14:textId="434A1061" w:rsidR="00CE15FB" w:rsidRDefault="00CE15FB" w:rsidP="00CE15FB">
            <w:pPr>
              <w:pStyle w:val="TAC"/>
            </w:pPr>
            <w:r>
              <w:t>ETSI (1559-1610MHz)</w:t>
            </w:r>
          </w:p>
          <w:p w14:paraId="6A7338D1" w14:textId="05EED20E" w:rsidR="00CE15FB" w:rsidRPr="003D43F3" w:rsidRDefault="00CE15FB" w:rsidP="00CE15FB">
            <w:pPr>
              <w:pStyle w:val="TAC"/>
            </w:pPr>
            <w:r>
              <w:t>ETSI (&gt;1628.5MHz)</w:t>
            </w:r>
          </w:p>
        </w:tc>
      </w:tr>
      <w:tr w:rsidR="00CE15FB" w14:paraId="2BCDEDB8" w14:textId="77777777" w:rsidTr="00CE15FB">
        <w:tc>
          <w:tcPr>
            <w:tcW w:w="914" w:type="dxa"/>
            <w:vMerge w:val="restart"/>
          </w:tcPr>
          <w:p w14:paraId="038E33B6" w14:textId="7B2643A8" w:rsidR="00CE15FB" w:rsidRPr="003D43F3" w:rsidRDefault="00CE15FB" w:rsidP="00CE15FB">
            <w:pPr>
              <w:pStyle w:val="TAC"/>
            </w:pPr>
            <w:r w:rsidRPr="003D43F3">
              <w:t>NS_04N</w:t>
            </w:r>
          </w:p>
        </w:tc>
        <w:tc>
          <w:tcPr>
            <w:tcW w:w="1157" w:type="dxa"/>
            <w:vMerge/>
          </w:tcPr>
          <w:p w14:paraId="016280AC" w14:textId="77777777" w:rsidR="00CE15FB" w:rsidRPr="003D43F3" w:rsidRDefault="00CE15FB" w:rsidP="00CE15FB">
            <w:pPr>
              <w:pStyle w:val="TAC"/>
            </w:pPr>
          </w:p>
        </w:tc>
        <w:tc>
          <w:tcPr>
            <w:tcW w:w="1667" w:type="dxa"/>
          </w:tcPr>
          <w:p w14:paraId="3AEEF8C3" w14:textId="745EC570" w:rsidR="00CE15FB" w:rsidRDefault="00CE15FB" w:rsidP="00CE15FB">
            <w:pPr>
              <w:pStyle w:val="TAC"/>
            </w:pPr>
            <w:r>
              <w:t>1618.25-1626.5</w:t>
            </w:r>
          </w:p>
        </w:tc>
        <w:tc>
          <w:tcPr>
            <w:tcW w:w="1876" w:type="dxa"/>
          </w:tcPr>
          <w:p w14:paraId="7CCA261B" w14:textId="162579EC" w:rsidR="00CE15FB" w:rsidRPr="003D43F3" w:rsidRDefault="00CE15FB" w:rsidP="00CE15FB">
            <w:pPr>
              <w:pStyle w:val="TAC"/>
            </w:pPr>
            <w:r>
              <w:t>5</w:t>
            </w:r>
          </w:p>
        </w:tc>
        <w:tc>
          <w:tcPr>
            <w:tcW w:w="2178" w:type="dxa"/>
            <w:vMerge w:val="restart"/>
          </w:tcPr>
          <w:p w14:paraId="4E2CA940" w14:textId="41334269" w:rsidR="00CE15FB" w:rsidRPr="003D43F3" w:rsidRDefault="00CE15FB" w:rsidP="00CE15FB">
            <w:pPr>
              <w:pStyle w:val="TAC"/>
            </w:pPr>
            <w:r>
              <w:t>ETSI (1618.25-1626.5)</w:t>
            </w:r>
          </w:p>
        </w:tc>
        <w:tc>
          <w:tcPr>
            <w:tcW w:w="2126" w:type="dxa"/>
            <w:vMerge/>
          </w:tcPr>
          <w:p w14:paraId="7224DA3C" w14:textId="77B3F78C" w:rsidR="00CE15FB" w:rsidRPr="003D43F3" w:rsidRDefault="00CE15FB" w:rsidP="00CE15FB">
            <w:pPr>
              <w:pStyle w:val="TAC"/>
            </w:pPr>
          </w:p>
        </w:tc>
      </w:tr>
      <w:tr w:rsidR="00CE15FB" w14:paraId="017B8D46" w14:textId="77777777" w:rsidTr="00CE15FB">
        <w:tc>
          <w:tcPr>
            <w:tcW w:w="914" w:type="dxa"/>
            <w:vMerge/>
          </w:tcPr>
          <w:p w14:paraId="31AD0027" w14:textId="236880EA" w:rsidR="00CE15FB" w:rsidRPr="003D43F3" w:rsidRDefault="00CE15FB" w:rsidP="00CE15FB">
            <w:pPr>
              <w:pStyle w:val="TAC"/>
            </w:pPr>
          </w:p>
        </w:tc>
        <w:tc>
          <w:tcPr>
            <w:tcW w:w="1157" w:type="dxa"/>
            <w:vMerge/>
          </w:tcPr>
          <w:p w14:paraId="54EBB441" w14:textId="2DAA206A" w:rsidR="00CE15FB" w:rsidRPr="003D43F3" w:rsidRDefault="00CE15FB" w:rsidP="00CE15FB">
            <w:pPr>
              <w:pStyle w:val="TAC"/>
            </w:pPr>
          </w:p>
        </w:tc>
        <w:tc>
          <w:tcPr>
            <w:tcW w:w="1667" w:type="dxa"/>
          </w:tcPr>
          <w:p w14:paraId="716F0484" w14:textId="518313A6" w:rsidR="00CE15FB" w:rsidRPr="003D43F3" w:rsidRDefault="00CE15FB" w:rsidP="00CE15FB">
            <w:pPr>
              <w:pStyle w:val="TAC"/>
            </w:pPr>
            <w:r>
              <w:t>1610-1626.5</w:t>
            </w:r>
          </w:p>
        </w:tc>
        <w:tc>
          <w:tcPr>
            <w:tcW w:w="1876" w:type="dxa"/>
          </w:tcPr>
          <w:p w14:paraId="1C8375CC" w14:textId="361B65DD" w:rsidR="00CE15FB" w:rsidRPr="003D43F3" w:rsidRDefault="00CE15FB" w:rsidP="00CE15FB">
            <w:pPr>
              <w:pStyle w:val="TAC"/>
            </w:pPr>
            <w:r>
              <w:t>10, 15</w:t>
            </w:r>
          </w:p>
        </w:tc>
        <w:tc>
          <w:tcPr>
            <w:tcW w:w="2178" w:type="dxa"/>
            <w:vMerge/>
          </w:tcPr>
          <w:p w14:paraId="36409422" w14:textId="77777777" w:rsidR="00CE15FB" w:rsidRPr="003D43F3" w:rsidRDefault="00CE15FB" w:rsidP="00CE15FB">
            <w:pPr>
              <w:pStyle w:val="TAC"/>
            </w:pPr>
          </w:p>
        </w:tc>
        <w:tc>
          <w:tcPr>
            <w:tcW w:w="2126" w:type="dxa"/>
            <w:vMerge/>
          </w:tcPr>
          <w:p w14:paraId="4B0D332A" w14:textId="2265CB9A" w:rsidR="00CE15FB" w:rsidRPr="003D43F3" w:rsidRDefault="00CE15FB" w:rsidP="00CE15FB">
            <w:pPr>
              <w:pStyle w:val="TAC"/>
            </w:pPr>
          </w:p>
        </w:tc>
      </w:tr>
      <w:tr w:rsidR="00CE15FB" w14:paraId="57B9F7E1" w14:textId="77777777" w:rsidTr="00CE15FB">
        <w:tc>
          <w:tcPr>
            <w:tcW w:w="914" w:type="dxa"/>
          </w:tcPr>
          <w:p w14:paraId="7BE779F0" w14:textId="746846F8" w:rsidR="00CE15FB" w:rsidRPr="003D43F3" w:rsidRDefault="00CE15FB" w:rsidP="00CE15FB">
            <w:pPr>
              <w:pStyle w:val="TAC"/>
            </w:pPr>
            <w:r w:rsidRPr="003D43F3">
              <w:t>NS_05N</w:t>
            </w:r>
          </w:p>
        </w:tc>
        <w:tc>
          <w:tcPr>
            <w:tcW w:w="1157" w:type="dxa"/>
          </w:tcPr>
          <w:p w14:paraId="7A3DDF46" w14:textId="53D65554" w:rsidR="00CE15FB" w:rsidRPr="003D43F3" w:rsidRDefault="00CE15FB" w:rsidP="00CE15FB">
            <w:pPr>
              <w:pStyle w:val="TAC"/>
            </w:pPr>
            <w:r w:rsidRPr="003D43F3">
              <w:t>FCC</w:t>
            </w:r>
          </w:p>
        </w:tc>
        <w:tc>
          <w:tcPr>
            <w:tcW w:w="1667" w:type="dxa"/>
          </w:tcPr>
          <w:p w14:paraId="32AB8C2C" w14:textId="4B01CE6C" w:rsidR="00CE15FB" w:rsidRPr="003D43F3" w:rsidRDefault="00CE15FB" w:rsidP="00CE15FB">
            <w:pPr>
              <w:pStyle w:val="TAC"/>
            </w:pPr>
            <w:r>
              <w:t>1610-1626.5</w:t>
            </w:r>
          </w:p>
        </w:tc>
        <w:tc>
          <w:tcPr>
            <w:tcW w:w="1876" w:type="dxa"/>
          </w:tcPr>
          <w:p w14:paraId="22385416" w14:textId="25592CF2" w:rsidR="00CE15FB" w:rsidRDefault="00CE15FB" w:rsidP="00CE15FB">
            <w:pPr>
              <w:pStyle w:val="TAC"/>
            </w:pPr>
            <w:r>
              <w:t>5, 10, 15</w:t>
            </w:r>
          </w:p>
        </w:tc>
        <w:tc>
          <w:tcPr>
            <w:tcW w:w="2178" w:type="dxa"/>
          </w:tcPr>
          <w:p w14:paraId="4CA585A9" w14:textId="66879141" w:rsidR="00CE15FB" w:rsidRDefault="00CE15FB" w:rsidP="00CE15FB">
            <w:pPr>
              <w:pStyle w:val="TAC"/>
            </w:pPr>
            <w:r>
              <w:t>FCC (1610-1626.5)</w:t>
            </w:r>
          </w:p>
        </w:tc>
        <w:tc>
          <w:tcPr>
            <w:tcW w:w="2126" w:type="dxa"/>
          </w:tcPr>
          <w:p w14:paraId="7A2D44AE" w14:textId="667FB73D" w:rsidR="00CE15FB" w:rsidRPr="003D43F3" w:rsidRDefault="00CE15FB" w:rsidP="00CE15FB">
            <w:pPr>
              <w:pStyle w:val="TAC"/>
            </w:pPr>
            <w:r>
              <w:t>FCC (1559-1610MHz)</w:t>
            </w:r>
          </w:p>
        </w:tc>
      </w:tr>
    </w:tbl>
    <w:p w14:paraId="5CACA04F" w14:textId="4A20BCA8" w:rsidR="003D43F3" w:rsidRDefault="003D43F3" w:rsidP="002F0370"/>
    <w:p w14:paraId="2836C44B" w14:textId="6864742A" w:rsidR="002F0370" w:rsidRDefault="002F0370" w:rsidP="002F0370">
      <w:pPr>
        <w:pStyle w:val="Proposal"/>
      </w:pPr>
      <w:bookmarkStart w:id="55" w:name="_Toc126155783"/>
      <w:bookmarkStart w:id="56" w:name="_Toc126222095"/>
      <w:bookmarkStart w:id="57" w:name="_Toc126575019"/>
      <w:bookmarkStart w:id="58" w:name="_Toc126575702"/>
      <w:bookmarkStart w:id="59" w:name="_Toc126585839"/>
      <w:bookmarkStart w:id="60" w:name="_Toc126669584"/>
      <w:bookmarkStart w:id="61" w:name="_Toc131507259"/>
      <w:bookmarkStart w:id="62" w:name="_Toc131507431"/>
      <w:bookmarkStart w:id="63" w:name="_Toc131694051"/>
      <w:bookmarkStart w:id="64" w:name="_Toc133589620"/>
      <w:bookmarkStart w:id="65" w:name="_Toc133589822"/>
      <w:bookmarkStart w:id="66" w:name="_Toc133590267"/>
      <w:bookmarkStart w:id="67" w:name="_Toc133940386"/>
      <w:bookmarkStart w:id="68" w:name="_Toc133940457"/>
      <w:bookmarkStart w:id="69" w:name="_Toc133942356"/>
      <w:bookmarkStart w:id="70" w:name="_Toc134277736"/>
      <w:bookmarkStart w:id="71" w:name="_Toc134434538"/>
      <w:bookmarkStart w:id="72" w:name="_Toc134531755"/>
      <w:bookmarkStart w:id="73" w:name="_Toc134539113"/>
      <w:bookmarkStart w:id="74" w:name="_Toc134626532"/>
      <w:bookmarkStart w:id="75" w:name="_Toc135074510"/>
      <w:r>
        <w:t xml:space="preserve">Proposal </w:t>
      </w:r>
      <w:r w:rsidR="00F63521">
        <w:t>3</w:t>
      </w:r>
      <w:r w:rsidR="005644E8">
        <w:t>a</w:t>
      </w:r>
      <w:r>
        <w:t>:</w:t>
      </w:r>
      <w:r>
        <w:tab/>
        <w:t xml:space="preserve">Specify </w:t>
      </w:r>
      <w:r w:rsidR="00F84724">
        <w:t xml:space="preserve">two </w:t>
      </w:r>
      <w:r>
        <w:t xml:space="preserve">NS flags </w:t>
      </w:r>
      <w:r w:rsidR="00F84724">
        <w:t>to support ETSI regulations for the NTN L-/S-band (</w:t>
      </w:r>
      <w:r>
        <w:t>differentiat</w:t>
      </w:r>
      <w:r w:rsidR="00F84724">
        <w:t>ing</w:t>
      </w:r>
      <w:r>
        <w:t xml:space="preserve"> between different in-band emission requirements in </w:t>
      </w:r>
      <w:r w:rsidRPr="00CB61E2">
        <w:t xml:space="preserve">1610-1618.25MHz </w:t>
      </w:r>
      <w:r>
        <w:t xml:space="preserve">and </w:t>
      </w:r>
      <w:r w:rsidRPr="00CB61E2">
        <w:t>1618.25-1626.5MHz</w:t>
      </w:r>
      <w:r>
        <w:t xml:space="preserve"> frequency ranges</w:t>
      </w:r>
      <w:r w:rsidR="00F84724">
        <w:t>)</w:t>
      </w:r>
      <w:r>
        <w:t>.</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4AD89C54" w14:textId="7AFF50F3" w:rsidR="005644E8" w:rsidRDefault="005644E8" w:rsidP="005644E8">
      <w:pPr>
        <w:pStyle w:val="Proposal"/>
      </w:pPr>
      <w:bookmarkStart w:id="76" w:name="_Toc134434539"/>
      <w:bookmarkStart w:id="77" w:name="_Toc134531756"/>
      <w:bookmarkStart w:id="78" w:name="_Toc134539114"/>
      <w:bookmarkStart w:id="79" w:name="_Toc134626533"/>
      <w:bookmarkStart w:id="80" w:name="_Toc135074511"/>
      <w:r>
        <w:t xml:space="preserve">Proposal </w:t>
      </w:r>
      <w:r w:rsidR="00F63521">
        <w:t>3</w:t>
      </w:r>
      <w:r>
        <w:t>b:</w:t>
      </w:r>
      <w:r>
        <w:tab/>
        <w:t>Specify NS flag to support FCC regulations for the NTN L-/S-band.</w:t>
      </w:r>
      <w:bookmarkEnd w:id="76"/>
      <w:bookmarkEnd w:id="77"/>
      <w:bookmarkEnd w:id="78"/>
      <w:bookmarkEnd w:id="79"/>
      <w:bookmarkEnd w:id="80"/>
    </w:p>
    <w:p w14:paraId="2E0682E7" w14:textId="77777777" w:rsidR="005644E8" w:rsidRPr="002F0370" w:rsidRDefault="005644E8" w:rsidP="002F0370">
      <w:pPr>
        <w:pStyle w:val="Proposal"/>
      </w:pPr>
    </w:p>
    <w:p w14:paraId="2ED82419" w14:textId="7937EF74" w:rsidR="00D556F1" w:rsidRDefault="00D556F1" w:rsidP="00D556F1">
      <w:pPr>
        <w:pStyle w:val="Heading3"/>
      </w:pPr>
      <w:r>
        <w:t>2.1.</w:t>
      </w:r>
      <w:r w:rsidR="007678D2">
        <w:t>4</w:t>
      </w:r>
      <w:r>
        <w:tab/>
        <w:t>UE co-existence emission requirements</w:t>
      </w:r>
    </w:p>
    <w:p w14:paraId="64EC2AF8" w14:textId="3B18AEA2" w:rsidR="00527780" w:rsidRDefault="00294E56" w:rsidP="00D556F1">
      <w:r>
        <w:t xml:space="preserve">A new NTN band [254] UL is right next to the UL of another NTN band n255. Purely from that perspective UE co-existence emission requirements for band [254] can be based on band n255. Nevertheless, </w:t>
      </w:r>
      <w:r w:rsidR="00527780">
        <w:t>there are certain differences for a new band [n254] that are summarised as follows:</w:t>
      </w:r>
    </w:p>
    <w:p w14:paraId="1DF40D6A" w14:textId="77777777" w:rsidR="00527780" w:rsidRDefault="00527780" w:rsidP="00527780">
      <w:pPr>
        <w:pStyle w:val="B1"/>
      </w:pPr>
      <w:r>
        <w:t>-</w:t>
      </w:r>
      <w:r>
        <w:tab/>
      </w:r>
      <w:r w:rsidR="00294E56">
        <w:t xml:space="preserve">NR bands n77 and n78 </w:t>
      </w:r>
      <w:r>
        <w:t xml:space="preserve">are moved to the "main" list of protected </w:t>
      </w:r>
      <w:proofErr w:type="gramStart"/>
      <w:r>
        <w:t>bands;</w:t>
      </w:r>
      <w:proofErr w:type="gramEnd"/>
    </w:p>
    <w:p w14:paraId="79F10686" w14:textId="1F798752" w:rsidR="00527780" w:rsidRDefault="00527780" w:rsidP="00527780">
      <w:pPr>
        <w:pStyle w:val="B1"/>
      </w:pPr>
      <w:r>
        <w:t>-</w:t>
      </w:r>
      <w:r>
        <w:tab/>
        <w:t xml:space="preserve">NR bands </w:t>
      </w:r>
      <w:r w:rsidR="003D2628">
        <w:t xml:space="preserve">n54, </w:t>
      </w:r>
      <w:r>
        <w:t xml:space="preserve">n104 and n105 are </w:t>
      </w:r>
      <w:proofErr w:type="gramStart"/>
      <w:r>
        <w:t>added;</w:t>
      </w:r>
      <w:proofErr w:type="gramEnd"/>
    </w:p>
    <w:p w14:paraId="060722EA" w14:textId="77777777" w:rsidR="00527780" w:rsidRDefault="00527780" w:rsidP="00527780">
      <w:pPr>
        <w:pStyle w:val="B1"/>
      </w:pPr>
      <w:r>
        <w:t>-</w:t>
      </w:r>
      <w:r>
        <w:tab/>
        <w:t xml:space="preserve">E-UTRA bands </w:t>
      </w:r>
      <w:r w:rsidRPr="00527780">
        <w:t>31, 54, 72, 73, 87, 88, 103 are added</w:t>
      </w:r>
      <w:r>
        <w:t>.</w:t>
      </w:r>
    </w:p>
    <w:p w14:paraId="3A509059" w14:textId="27647C2E" w:rsidR="00D556F1" w:rsidRDefault="00294E56" w:rsidP="00242A84">
      <w:r>
        <w:t xml:space="preserve"> </w:t>
      </w:r>
    </w:p>
    <w:p w14:paraId="54FCAA41" w14:textId="756A738A" w:rsidR="00242A84" w:rsidRDefault="00242A84" w:rsidP="00242A84">
      <w:r>
        <w:t>As a related topic, we suggest discussing further in RAN WG4 whether we need to add NTN bands [254], n255 and n256 to the list of protected bands. As an example, a new NTN band should also protect n255 and n256, and similarly NTN bands n255 and n256 should be protecting [n254]. In fact, both NTN bands n255 and n256 already have the NR band n53 on the list, which implicitly protects [n254], but for the sake of consistency the 3GPP specifications use to mention all relevant bands.</w:t>
      </w:r>
    </w:p>
    <w:p w14:paraId="0FDF660E" w14:textId="77777777" w:rsidR="00242A84" w:rsidRDefault="00242A84" w:rsidP="00242A84"/>
    <w:p w14:paraId="3FBE6DF7" w14:textId="116E9CC8" w:rsidR="00D556F1" w:rsidRDefault="00D556F1" w:rsidP="00D556F1">
      <w:pPr>
        <w:pStyle w:val="Proposal"/>
      </w:pPr>
      <w:bookmarkStart w:id="81" w:name="_Toc126155656"/>
      <w:bookmarkStart w:id="82" w:name="_Toc126155784"/>
      <w:bookmarkStart w:id="83" w:name="_Toc126222096"/>
      <w:bookmarkStart w:id="84" w:name="_Toc126575020"/>
      <w:bookmarkStart w:id="85" w:name="_Toc126575703"/>
      <w:bookmarkStart w:id="86" w:name="_Toc126585840"/>
      <w:bookmarkStart w:id="87" w:name="_Toc126669585"/>
      <w:bookmarkStart w:id="88" w:name="_Toc131507260"/>
      <w:bookmarkStart w:id="89" w:name="_Toc131507432"/>
      <w:bookmarkStart w:id="90" w:name="_Toc131694052"/>
      <w:bookmarkStart w:id="91" w:name="_Toc133589621"/>
      <w:bookmarkStart w:id="92" w:name="_Toc133589823"/>
      <w:bookmarkStart w:id="93" w:name="_Toc133590268"/>
      <w:bookmarkStart w:id="94" w:name="_Toc133940387"/>
      <w:bookmarkStart w:id="95" w:name="_Toc133940458"/>
      <w:bookmarkStart w:id="96" w:name="_Toc133942357"/>
      <w:bookmarkStart w:id="97" w:name="_Toc134277737"/>
      <w:bookmarkStart w:id="98" w:name="_Toc134434540"/>
      <w:bookmarkStart w:id="99" w:name="_Toc134531757"/>
      <w:bookmarkStart w:id="100" w:name="_Toc134539115"/>
      <w:bookmarkStart w:id="101" w:name="_Toc134626534"/>
      <w:bookmarkStart w:id="102" w:name="_Toc135074512"/>
      <w:r>
        <w:lastRenderedPageBreak/>
        <w:t xml:space="preserve">Proposal </w:t>
      </w:r>
      <w:r w:rsidR="00F63521">
        <w:t>4</w:t>
      </w:r>
      <w:r>
        <w:t>a:</w:t>
      </w:r>
      <w:r>
        <w:tab/>
      </w:r>
      <w:r w:rsidR="00CB61E2">
        <w:t xml:space="preserve">UE co-existence requirements can be based on </w:t>
      </w:r>
      <w:r w:rsidR="000E30A6">
        <w:t>existing requirements</w:t>
      </w:r>
      <w:r w:rsidR="00CB61E2">
        <w:t xml:space="preserve"> for band n255</w:t>
      </w:r>
      <w:r w:rsidRPr="003E7753">
        <w:t>.</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078D6916" w14:textId="0AC311AD" w:rsidR="00D556F1" w:rsidRDefault="00D556F1" w:rsidP="00D556F1">
      <w:pPr>
        <w:pStyle w:val="Proposal"/>
      </w:pPr>
      <w:bookmarkStart w:id="103" w:name="_Toc126155657"/>
      <w:bookmarkStart w:id="104" w:name="_Toc126155785"/>
      <w:bookmarkStart w:id="105" w:name="_Toc126222097"/>
      <w:bookmarkStart w:id="106" w:name="_Toc126575021"/>
      <w:bookmarkStart w:id="107" w:name="_Toc126575704"/>
      <w:bookmarkStart w:id="108" w:name="_Toc126585841"/>
      <w:bookmarkStart w:id="109" w:name="_Toc126669586"/>
      <w:bookmarkStart w:id="110" w:name="_Toc131507261"/>
      <w:bookmarkStart w:id="111" w:name="_Toc131507433"/>
      <w:bookmarkStart w:id="112" w:name="_Toc131694053"/>
      <w:bookmarkStart w:id="113" w:name="_Toc133589622"/>
      <w:bookmarkStart w:id="114" w:name="_Toc133589824"/>
      <w:bookmarkStart w:id="115" w:name="_Toc133590269"/>
      <w:bookmarkStart w:id="116" w:name="_Toc133940388"/>
      <w:bookmarkStart w:id="117" w:name="_Toc133940459"/>
      <w:bookmarkStart w:id="118" w:name="_Toc133942358"/>
      <w:bookmarkStart w:id="119" w:name="_Toc134277738"/>
      <w:bookmarkStart w:id="120" w:name="_Toc134434541"/>
      <w:bookmarkStart w:id="121" w:name="_Toc134531758"/>
      <w:bookmarkStart w:id="122" w:name="_Toc134539116"/>
      <w:bookmarkStart w:id="123" w:name="_Toc134626535"/>
      <w:bookmarkStart w:id="124" w:name="_Toc135074513"/>
      <w:r>
        <w:t xml:space="preserve">Proposal </w:t>
      </w:r>
      <w:r w:rsidR="00F63521">
        <w:t>4</w:t>
      </w:r>
      <w:r w:rsidR="00CB61E2">
        <w:t>b</w:t>
      </w:r>
      <w:r>
        <w:t>:</w:t>
      </w:r>
      <w:r>
        <w:tab/>
      </w:r>
      <w:r w:rsidR="00C7455E">
        <w:t xml:space="preserve">Additional </w:t>
      </w:r>
      <w:r w:rsidR="00CB61E2">
        <w:t xml:space="preserve">NR bands </w:t>
      </w:r>
      <w:r w:rsidR="00C41CED">
        <w:t xml:space="preserve">n54, </w:t>
      </w:r>
      <w:r w:rsidR="00CB61E2">
        <w:t>n</w:t>
      </w:r>
      <w:r w:rsidR="00C7455E">
        <w:t>104 and n105 as well as E-UTRA bands</w:t>
      </w:r>
      <w:r w:rsidR="00CB61E2">
        <w:t xml:space="preserve"> </w:t>
      </w:r>
      <w:r w:rsidR="00C7455E" w:rsidRPr="00C7455E">
        <w:t>31, 54, 72, 73, 87, 88, 103</w:t>
      </w:r>
      <w:r w:rsidR="00C7455E">
        <w:t xml:space="preserve"> </w:t>
      </w:r>
      <w:r w:rsidR="00CB61E2">
        <w:t xml:space="preserve">are </w:t>
      </w:r>
      <w:r w:rsidR="00C7455E">
        <w:t>added to</w:t>
      </w:r>
      <w:r w:rsidR="00CB61E2">
        <w:t xml:space="preserve"> the list of protected bands.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3E7753">
        <w:t xml:space="preserve"> </w:t>
      </w:r>
    </w:p>
    <w:p w14:paraId="4B0A8582" w14:textId="59829BBA" w:rsidR="00242A84" w:rsidRDefault="00242A84" w:rsidP="00242A84">
      <w:pPr>
        <w:pStyle w:val="Proposal"/>
      </w:pPr>
      <w:bookmarkStart w:id="125" w:name="_Toc131507262"/>
      <w:bookmarkStart w:id="126" w:name="_Toc131507434"/>
      <w:bookmarkStart w:id="127" w:name="_Toc131694054"/>
      <w:bookmarkStart w:id="128" w:name="_Toc133589623"/>
      <w:bookmarkStart w:id="129" w:name="_Toc133589825"/>
      <w:bookmarkStart w:id="130" w:name="_Toc133590270"/>
      <w:bookmarkStart w:id="131" w:name="_Toc133940389"/>
      <w:bookmarkStart w:id="132" w:name="_Toc133940460"/>
      <w:bookmarkStart w:id="133" w:name="_Toc133942359"/>
      <w:bookmarkStart w:id="134" w:name="_Toc134277739"/>
      <w:bookmarkStart w:id="135" w:name="_Toc134434542"/>
      <w:bookmarkStart w:id="136" w:name="_Toc134531759"/>
      <w:bookmarkStart w:id="137" w:name="_Toc134539117"/>
      <w:bookmarkStart w:id="138" w:name="_Toc134626536"/>
      <w:bookmarkStart w:id="139" w:name="_Toc135074514"/>
      <w:r>
        <w:t xml:space="preserve">Proposal </w:t>
      </w:r>
      <w:r w:rsidR="00F63521">
        <w:t>4</w:t>
      </w:r>
      <w:r>
        <w:t>c:</w:t>
      </w:r>
      <w:r>
        <w:tab/>
        <w:t>To be discussed further whether we need to add NTN bands [n254], n256 and n255 into the list of protected bands.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3E7753">
        <w:t xml:space="preserve"> </w:t>
      </w:r>
    </w:p>
    <w:p w14:paraId="08EB6EE9" w14:textId="77777777" w:rsidR="00242A84" w:rsidRDefault="00242A84" w:rsidP="00D556F1">
      <w:pPr>
        <w:pStyle w:val="Proposal"/>
      </w:pPr>
    </w:p>
    <w:p w14:paraId="3F6A1EF0" w14:textId="77777777" w:rsidR="00294E56" w:rsidRDefault="00294E56" w:rsidP="00D556F1"/>
    <w:p w14:paraId="06A9C754" w14:textId="6D78DB3D" w:rsidR="00D556F1" w:rsidRDefault="00D64DAD" w:rsidP="00D556F1">
      <w:r>
        <w:t>The corresponding change in the TS 38.101-5 specification will look as presented in the table below.</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05010" w:rsidRPr="00A1115A" w14:paraId="140C48AA" w14:textId="77777777" w:rsidTr="000B312C">
        <w:trPr>
          <w:trHeight w:val="270"/>
          <w:tblHeader/>
          <w:jc w:val="center"/>
        </w:trPr>
        <w:tc>
          <w:tcPr>
            <w:tcW w:w="959" w:type="dxa"/>
            <w:vMerge w:val="restart"/>
            <w:shd w:val="clear" w:color="auto" w:fill="auto"/>
            <w:vAlign w:val="center"/>
            <w:hideMark/>
          </w:tcPr>
          <w:p w14:paraId="73FC967B" w14:textId="77777777" w:rsidR="00405010" w:rsidRPr="00A1115A" w:rsidRDefault="00405010" w:rsidP="000B312C">
            <w:pPr>
              <w:pStyle w:val="TAH"/>
              <w:keepNext w:val="0"/>
            </w:pPr>
            <w:r w:rsidRPr="00936CDE">
              <w:rPr>
                <w:lang w:val="fi-FI"/>
              </w:rPr>
              <w:t xml:space="preserve">NR NTN </w:t>
            </w:r>
            <w:proofErr w:type="spellStart"/>
            <w:r w:rsidRPr="00936CDE">
              <w:rPr>
                <w:lang w:val="fi-FI"/>
              </w:rPr>
              <w:t>satellite</w:t>
            </w:r>
            <w:proofErr w:type="spellEnd"/>
            <w:r w:rsidRPr="00936CDE">
              <w:t xml:space="preserve"> Band</w:t>
            </w:r>
          </w:p>
        </w:tc>
        <w:tc>
          <w:tcPr>
            <w:tcW w:w="7981" w:type="dxa"/>
            <w:gridSpan w:val="7"/>
            <w:vAlign w:val="center"/>
            <w:hideMark/>
          </w:tcPr>
          <w:p w14:paraId="3C25DFED" w14:textId="77777777" w:rsidR="00405010" w:rsidRPr="00A1115A" w:rsidRDefault="00405010" w:rsidP="000B312C">
            <w:pPr>
              <w:pStyle w:val="TAH"/>
              <w:keepNext w:val="0"/>
            </w:pPr>
            <w:r w:rsidRPr="00A1115A">
              <w:t>Spurious emission for UE co-existence</w:t>
            </w:r>
          </w:p>
        </w:tc>
      </w:tr>
      <w:tr w:rsidR="00405010" w:rsidRPr="00A1115A" w14:paraId="39075602" w14:textId="77777777" w:rsidTr="000B312C">
        <w:trPr>
          <w:trHeight w:val="450"/>
          <w:tblHeader/>
          <w:jc w:val="center"/>
        </w:trPr>
        <w:tc>
          <w:tcPr>
            <w:tcW w:w="959" w:type="dxa"/>
            <w:vMerge/>
            <w:tcBorders>
              <w:bottom w:val="single" w:sz="4" w:space="0" w:color="auto"/>
            </w:tcBorders>
            <w:shd w:val="clear" w:color="auto" w:fill="auto"/>
            <w:vAlign w:val="center"/>
            <w:hideMark/>
          </w:tcPr>
          <w:p w14:paraId="364C52C3" w14:textId="77777777" w:rsidR="00405010" w:rsidRPr="00A1115A" w:rsidRDefault="00405010" w:rsidP="000B312C">
            <w:pPr>
              <w:pStyle w:val="TAH"/>
              <w:keepNext w:val="0"/>
            </w:pPr>
          </w:p>
        </w:tc>
        <w:tc>
          <w:tcPr>
            <w:tcW w:w="2831" w:type="dxa"/>
            <w:vAlign w:val="center"/>
            <w:hideMark/>
          </w:tcPr>
          <w:p w14:paraId="290FD4BD" w14:textId="77777777" w:rsidR="00405010" w:rsidRPr="00A1115A" w:rsidRDefault="00405010" w:rsidP="000B312C">
            <w:pPr>
              <w:pStyle w:val="TAH"/>
              <w:keepNext w:val="0"/>
            </w:pPr>
            <w:r w:rsidRPr="00A1115A">
              <w:t>Protected band</w:t>
            </w:r>
          </w:p>
        </w:tc>
        <w:tc>
          <w:tcPr>
            <w:tcW w:w="2239" w:type="dxa"/>
            <w:gridSpan w:val="3"/>
            <w:vAlign w:val="center"/>
            <w:hideMark/>
          </w:tcPr>
          <w:p w14:paraId="5F611E97" w14:textId="77777777" w:rsidR="00405010" w:rsidRPr="00A1115A" w:rsidRDefault="00405010" w:rsidP="000B312C">
            <w:pPr>
              <w:pStyle w:val="TAH"/>
              <w:keepNext w:val="0"/>
            </w:pPr>
            <w:r w:rsidRPr="00A1115A">
              <w:t>Frequency range (MHz)</w:t>
            </w:r>
          </w:p>
        </w:tc>
        <w:tc>
          <w:tcPr>
            <w:tcW w:w="1133" w:type="dxa"/>
            <w:vAlign w:val="center"/>
            <w:hideMark/>
          </w:tcPr>
          <w:p w14:paraId="2BDF6F15" w14:textId="77777777" w:rsidR="00405010" w:rsidRPr="00A1115A" w:rsidRDefault="00405010" w:rsidP="000B312C">
            <w:pPr>
              <w:pStyle w:val="TAH"/>
              <w:keepNext w:val="0"/>
            </w:pPr>
            <w:r w:rsidRPr="00A1115A">
              <w:t>Maximum Level (dBm)</w:t>
            </w:r>
          </w:p>
        </w:tc>
        <w:tc>
          <w:tcPr>
            <w:tcW w:w="850" w:type="dxa"/>
            <w:vAlign w:val="center"/>
            <w:hideMark/>
          </w:tcPr>
          <w:p w14:paraId="35B54582" w14:textId="77777777" w:rsidR="00405010" w:rsidRPr="00A1115A" w:rsidRDefault="00405010" w:rsidP="000B312C">
            <w:pPr>
              <w:pStyle w:val="TAH"/>
              <w:keepNext w:val="0"/>
            </w:pPr>
            <w:r w:rsidRPr="00A1115A">
              <w:t>MBW (MHz)</w:t>
            </w:r>
          </w:p>
        </w:tc>
        <w:tc>
          <w:tcPr>
            <w:tcW w:w="928" w:type="dxa"/>
            <w:noWrap/>
            <w:vAlign w:val="center"/>
            <w:hideMark/>
          </w:tcPr>
          <w:p w14:paraId="06384DA5" w14:textId="77777777" w:rsidR="00405010" w:rsidRPr="00A1115A" w:rsidRDefault="00405010" w:rsidP="000B312C">
            <w:pPr>
              <w:pStyle w:val="TAH"/>
              <w:keepNext w:val="0"/>
            </w:pPr>
            <w:r w:rsidRPr="00A1115A">
              <w:t>NOTE</w:t>
            </w:r>
          </w:p>
        </w:tc>
      </w:tr>
      <w:tr w:rsidR="00405010" w:rsidRPr="00A1115A" w14:paraId="24EBA689" w14:textId="77777777" w:rsidTr="000B312C">
        <w:trPr>
          <w:trHeight w:val="225"/>
          <w:jc w:val="center"/>
        </w:trPr>
        <w:tc>
          <w:tcPr>
            <w:tcW w:w="959" w:type="dxa"/>
            <w:vMerge w:val="restart"/>
            <w:shd w:val="clear" w:color="auto" w:fill="auto"/>
            <w:vAlign w:val="center"/>
          </w:tcPr>
          <w:p w14:paraId="697B64DD" w14:textId="77777777" w:rsidR="00405010" w:rsidRPr="00A60A40" w:rsidRDefault="00405010" w:rsidP="000B312C">
            <w:pPr>
              <w:pStyle w:val="TAC"/>
              <w:rPr>
                <w:highlight w:val="yellow"/>
              </w:rPr>
            </w:pPr>
            <w:r w:rsidRPr="00A60A40">
              <w:rPr>
                <w:highlight w:val="yellow"/>
              </w:rPr>
              <w:t>[n254]</w:t>
            </w:r>
          </w:p>
        </w:tc>
        <w:tc>
          <w:tcPr>
            <w:tcW w:w="2831" w:type="dxa"/>
            <w:vAlign w:val="center"/>
          </w:tcPr>
          <w:p w14:paraId="3DD95FD5" w14:textId="61E1C872" w:rsidR="00405010" w:rsidRPr="00A60A40" w:rsidRDefault="00405010" w:rsidP="000B312C">
            <w:pPr>
              <w:pStyle w:val="TAL"/>
              <w:rPr>
                <w:highlight w:val="yellow"/>
                <w:lang w:val="sv-FI"/>
              </w:rPr>
            </w:pPr>
            <w:r w:rsidRPr="00A60A40">
              <w:rPr>
                <w:highlight w:val="yellow"/>
                <w:lang w:val="sv-FI"/>
              </w:rPr>
              <w:t xml:space="preserve">NR Band n1, n2, n3, n5, n7, n8, n12, n13, n14, n18, n20, n24, n25, n26, n28, n29, n30, n34, n38, n39, n40, n41, n48, n50, n51, n53, </w:t>
            </w:r>
            <w:r w:rsidR="003224E6">
              <w:rPr>
                <w:highlight w:val="yellow"/>
                <w:lang w:val="sv-FI"/>
              </w:rPr>
              <w:t xml:space="preserve">n54, </w:t>
            </w:r>
            <w:r w:rsidRPr="00A60A40">
              <w:rPr>
                <w:highlight w:val="yellow"/>
                <w:lang w:val="sv-FI"/>
              </w:rPr>
              <w:t>n65, n66, n67, n70, n71, n74, n75, n76, n77, n78, n85, n90, n91, n92, n93, n94, n100, n101, n105, n255, n256</w:t>
            </w:r>
          </w:p>
        </w:tc>
        <w:tc>
          <w:tcPr>
            <w:tcW w:w="810" w:type="dxa"/>
            <w:vAlign w:val="center"/>
          </w:tcPr>
          <w:p w14:paraId="573E3748" w14:textId="77777777" w:rsidR="00405010" w:rsidRPr="00A60A40" w:rsidRDefault="00405010" w:rsidP="000B312C">
            <w:pPr>
              <w:pStyle w:val="TAC"/>
              <w:rPr>
                <w:highlight w:val="yellow"/>
              </w:rPr>
            </w:pPr>
            <w:proofErr w:type="spellStart"/>
            <w:r w:rsidRPr="00A60A40">
              <w:rPr>
                <w:highlight w:val="yellow"/>
              </w:rPr>
              <w:t>F</w:t>
            </w:r>
            <w:r w:rsidRPr="00A60A40">
              <w:rPr>
                <w:highlight w:val="yellow"/>
                <w:vertAlign w:val="subscript"/>
              </w:rPr>
              <w:t>DL_low</w:t>
            </w:r>
            <w:proofErr w:type="spellEnd"/>
          </w:p>
        </w:tc>
        <w:tc>
          <w:tcPr>
            <w:tcW w:w="540" w:type="dxa"/>
            <w:vAlign w:val="center"/>
          </w:tcPr>
          <w:p w14:paraId="08DBBB3F" w14:textId="77777777" w:rsidR="00405010" w:rsidRPr="00A60A40" w:rsidRDefault="00405010" w:rsidP="000B312C">
            <w:pPr>
              <w:pStyle w:val="TAC"/>
              <w:rPr>
                <w:highlight w:val="yellow"/>
              </w:rPr>
            </w:pPr>
            <w:r w:rsidRPr="00A60A40">
              <w:rPr>
                <w:highlight w:val="yellow"/>
              </w:rPr>
              <w:t>-</w:t>
            </w:r>
          </w:p>
        </w:tc>
        <w:tc>
          <w:tcPr>
            <w:tcW w:w="889" w:type="dxa"/>
            <w:vAlign w:val="center"/>
          </w:tcPr>
          <w:p w14:paraId="70AB1D8D" w14:textId="77777777" w:rsidR="00405010" w:rsidRPr="00A60A40" w:rsidRDefault="00405010" w:rsidP="000B312C">
            <w:pPr>
              <w:pStyle w:val="TAC"/>
              <w:rPr>
                <w:highlight w:val="yellow"/>
              </w:rPr>
            </w:pPr>
            <w:proofErr w:type="spellStart"/>
            <w:r w:rsidRPr="00A60A40">
              <w:rPr>
                <w:highlight w:val="yellow"/>
              </w:rPr>
              <w:t>F</w:t>
            </w:r>
            <w:r w:rsidRPr="00A60A40">
              <w:rPr>
                <w:highlight w:val="yellow"/>
                <w:vertAlign w:val="subscript"/>
              </w:rPr>
              <w:t>DL_high</w:t>
            </w:r>
            <w:proofErr w:type="spellEnd"/>
          </w:p>
        </w:tc>
        <w:tc>
          <w:tcPr>
            <w:tcW w:w="1133" w:type="dxa"/>
            <w:vAlign w:val="center"/>
          </w:tcPr>
          <w:p w14:paraId="6F9996DE" w14:textId="77777777" w:rsidR="00405010" w:rsidRPr="00A60A40" w:rsidRDefault="00405010" w:rsidP="000B312C">
            <w:pPr>
              <w:pStyle w:val="TAC"/>
              <w:rPr>
                <w:highlight w:val="yellow"/>
              </w:rPr>
            </w:pPr>
            <w:r w:rsidRPr="00A60A40">
              <w:rPr>
                <w:highlight w:val="yellow"/>
              </w:rPr>
              <w:t>-50</w:t>
            </w:r>
          </w:p>
        </w:tc>
        <w:tc>
          <w:tcPr>
            <w:tcW w:w="850" w:type="dxa"/>
            <w:noWrap/>
            <w:vAlign w:val="center"/>
          </w:tcPr>
          <w:p w14:paraId="723DAB2C" w14:textId="77777777" w:rsidR="00405010" w:rsidRPr="00A60A40" w:rsidRDefault="00405010" w:rsidP="000B312C">
            <w:pPr>
              <w:pStyle w:val="TAC"/>
              <w:rPr>
                <w:highlight w:val="yellow"/>
              </w:rPr>
            </w:pPr>
            <w:r w:rsidRPr="00A60A40">
              <w:rPr>
                <w:highlight w:val="yellow"/>
              </w:rPr>
              <w:t>1</w:t>
            </w:r>
          </w:p>
        </w:tc>
        <w:tc>
          <w:tcPr>
            <w:tcW w:w="928" w:type="dxa"/>
            <w:noWrap/>
            <w:vAlign w:val="center"/>
          </w:tcPr>
          <w:p w14:paraId="42DC9FCF" w14:textId="77777777" w:rsidR="00405010" w:rsidRPr="00A60A40" w:rsidRDefault="00405010" w:rsidP="000B312C">
            <w:pPr>
              <w:pStyle w:val="TAC"/>
              <w:rPr>
                <w:highlight w:val="yellow"/>
              </w:rPr>
            </w:pPr>
          </w:p>
        </w:tc>
      </w:tr>
      <w:tr w:rsidR="00405010" w14:paraId="37E9103D" w14:textId="77777777" w:rsidTr="000B312C">
        <w:trPr>
          <w:trHeight w:val="225"/>
          <w:jc w:val="center"/>
        </w:trPr>
        <w:tc>
          <w:tcPr>
            <w:tcW w:w="959" w:type="dxa"/>
            <w:vMerge/>
            <w:shd w:val="clear" w:color="auto" w:fill="auto"/>
            <w:vAlign w:val="center"/>
          </w:tcPr>
          <w:p w14:paraId="7F60A38B" w14:textId="77777777" w:rsidR="00405010" w:rsidRPr="00A60A40" w:rsidRDefault="00405010" w:rsidP="000B312C">
            <w:pPr>
              <w:pStyle w:val="TAC"/>
              <w:rPr>
                <w:highlight w:val="yellow"/>
              </w:rPr>
            </w:pPr>
          </w:p>
        </w:tc>
        <w:tc>
          <w:tcPr>
            <w:tcW w:w="2831" w:type="dxa"/>
            <w:vAlign w:val="center"/>
          </w:tcPr>
          <w:p w14:paraId="396EFA2A" w14:textId="77777777" w:rsidR="00405010" w:rsidRPr="00A60A40" w:rsidRDefault="00405010" w:rsidP="000B312C">
            <w:pPr>
              <w:pStyle w:val="TAL"/>
              <w:rPr>
                <w:highlight w:val="yellow"/>
                <w:lang w:val="sv-FI"/>
              </w:rPr>
            </w:pPr>
            <w:r w:rsidRPr="00A60A40">
              <w:rPr>
                <w:highlight w:val="yellow"/>
                <w:lang w:val="sv-FI"/>
              </w:rPr>
              <w:t>E-UTRA Band 31, 54, 72, 73, 87, 88, 103</w:t>
            </w:r>
          </w:p>
        </w:tc>
        <w:tc>
          <w:tcPr>
            <w:tcW w:w="810" w:type="dxa"/>
            <w:vAlign w:val="center"/>
          </w:tcPr>
          <w:p w14:paraId="71800209" w14:textId="77777777" w:rsidR="00405010" w:rsidRPr="00A60A40" w:rsidRDefault="00405010" w:rsidP="000B312C">
            <w:pPr>
              <w:pStyle w:val="TAC"/>
              <w:rPr>
                <w:highlight w:val="yellow"/>
              </w:rPr>
            </w:pPr>
            <w:proofErr w:type="spellStart"/>
            <w:r w:rsidRPr="00A60A40">
              <w:rPr>
                <w:highlight w:val="yellow"/>
              </w:rPr>
              <w:t>F</w:t>
            </w:r>
            <w:r w:rsidRPr="00A60A40">
              <w:rPr>
                <w:highlight w:val="yellow"/>
                <w:vertAlign w:val="subscript"/>
              </w:rPr>
              <w:t>DL_low</w:t>
            </w:r>
            <w:proofErr w:type="spellEnd"/>
          </w:p>
        </w:tc>
        <w:tc>
          <w:tcPr>
            <w:tcW w:w="540" w:type="dxa"/>
            <w:vAlign w:val="center"/>
          </w:tcPr>
          <w:p w14:paraId="56DAF8DF" w14:textId="77777777" w:rsidR="00405010" w:rsidRPr="00A60A40" w:rsidRDefault="00405010" w:rsidP="000B312C">
            <w:pPr>
              <w:pStyle w:val="TAC"/>
              <w:rPr>
                <w:highlight w:val="yellow"/>
              </w:rPr>
            </w:pPr>
            <w:r w:rsidRPr="00A60A40">
              <w:rPr>
                <w:highlight w:val="yellow"/>
              </w:rPr>
              <w:t>-</w:t>
            </w:r>
          </w:p>
        </w:tc>
        <w:tc>
          <w:tcPr>
            <w:tcW w:w="889" w:type="dxa"/>
            <w:vAlign w:val="center"/>
          </w:tcPr>
          <w:p w14:paraId="298A688B" w14:textId="77777777" w:rsidR="00405010" w:rsidRPr="00A60A40" w:rsidRDefault="00405010" w:rsidP="000B312C">
            <w:pPr>
              <w:pStyle w:val="TAC"/>
              <w:rPr>
                <w:highlight w:val="yellow"/>
              </w:rPr>
            </w:pPr>
            <w:proofErr w:type="spellStart"/>
            <w:r w:rsidRPr="00A60A40">
              <w:rPr>
                <w:highlight w:val="yellow"/>
              </w:rPr>
              <w:t>F</w:t>
            </w:r>
            <w:r w:rsidRPr="00A60A40">
              <w:rPr>
                <w:highlight w:val="yellow"/>
                <w:vertAlign w:val="subscript"/>
              </w:rPr>
              <w:t>DL_high</w:t>
            </w:r>
            <w:proofErr w:type="spellEnd"/>
          </w:p>
        </w:tc>
        <w:tc>
          <w:tcPr>
            <w:tcW w:w="1133" w:type="dxa"/>
            <w:vAlign w:val="center"/>
          </w:tcPr>
          <w:p w14:paraId="3DD954B1" w14:textId="77777777" w:rsidR="00405010" w:rsidRPr="00A60A40" w:rsidRDefault="00405010" w:rsidP="000B312C">
            <w:pPr>
              <w:pStyle w:val="TAC"/>
              <w:rPr>
                <w:highlight w:val="yellow"/>
              </w:rPr>
            </w:pPr>
            <w:r w:rsidRPr="00A60A40">
              <w:rPr>
                <w:highlight w:val="yellow"/>
              </w:rPr>
              <w:t>-50</w:t>
            </w:r>
          </w:p>
        </w:tc>
        <w:tc>
          <w:tcPr>
            <w:tcW w:w="850" w:type="dxa"/>
            <w:noWrap/>
            <w:vAlign w:val="center"/>
          </w:tcPr>
          <w:p w14:paraId="5592ECFB" w14:textId="77777777" w:rsidR="00405010" w:rsidRPr="00A60A40" w:rsidRDefault="00405010" w:rsidP="000B312C">
            <w:pPr>
              <w:pStyle w:val="TAC"/>
              <w:rPr>
                <w:highlight w:val="yellow"/>
              </w:rPr>
            </w:pPr>
            <w:r w:rsidRPr="00A60A40">
              <w:rPr>
                <w:highlight w:val="yellow"/>
              </w:rPr>
              <w:t>1</w:t>
            </w:r>
          </w:p>
        </w:tc>
        <w:tc>
          <w:tcPr>
            <w:tcW w:w="928" w:type="dxa"/>
            <w:noWrap/>
            <w:vAlign w:val="center"/>
          </w:tcPr>
          <w:p w14:paraId="009A3B7E" w14:textId="77777777" w:rsidR="00405010" w:rsidRPr="00A60A40" w:rsidRDefault="00405010" w:rsidP="000B312C">
            <w:pPr>
              <w:pStyle w:val="TAC"/>
              <w:rPr>
                <w:highlight w:val="yellow"/>
              </w:rPr>
            </w:pPr>
          </w:p>
        </w:tc>
      </w:tr>
      <w:tr w:rsidR="00405010" w:rsidRPr="00A1115A" w14:paraId="0C8BC982" w14:textId="77777777" w:rsidTr="000B312C">
        <w:trPr>
          <w:trHeight w:val="225"/>
          <w:jc w:val="center"/>
        </w:trPr>
        <w:tc>
          <w:tcPr>
            <w:tcW w:w="959" w:type="dxa"/>
            <w:vMerge/>
            <w:shd w:val="clear" w:color="auto" w:fill="auto"/>
            <w:vAlign w:val="center"/>
          </w:tcPr>
          <w:p w14:paraId="0320C83C" w14:textId="77777777" w:rsidR="00405010" w:rsidRPr="00A60A40" w:rsidRDefault="00405010" w:rsidP="000B312C">
            <w:pPr>
              <w:pStyle w:val="TAC"/>
              <w:rPr>
                <w:highlight w:val="yellow"/>
              </w:rPr>
            </w:pPr>
          </w:p>
        </w:tc>
        <w:tc>
          <w:tcPr>
            <w:tcW w:w="2831" w:type="dxa"/>
            <w:vAlign w:val="center"/>
          </w:tcPr>
          <w:p w14:paraId="1BAE5D19" w14:textId="20C4F75B" w:rsidR="00405010" w:rsidRPr="00A60A40" w:rsidRDefault="00405010" w:rsidP="000B312C">
            <w:pPr>
              <w:pStyle w:val="TAL"/>
              <w:rPr>
                <w:highlight w:val="yellow"/>
                <w:lang w:val="sv-FI"/>
              </w:rPr>
            </w:pPr>
            <w:r w:rsidRPr="00A60A40">
              <w:rPr>
                <w:highlight w:val="yellow"/>
                <w:lang w:val="sv-FI"/>
              </w:rPr>
              <w:t>NR Band n79</w:t>
            </w:r>
            <w:r w:rsidR="00A06627">
              <w:rPr>
                <w:highlight w:val="yellow"/>
                <w:lang w:val="sv-FI"/>
              </w:rPr>
              <w:t>, n104</w:t>
            </w:r>
          </w:p>
        </w:tc>
        <w:tc>
          <w:tcPr>
            <w:tcW w:w="810" w:type="dxa"/>
            <w:vAlign w:val="center"/>
          </w:tcPr>
          <w:p w14:paraId="0B363D83" w14:textId="77777777" w:rsidR="00405010" w:rsidRPr="00A60A40" w:rsidRDefault="00405010" w:rsidP="000B312C">
            <w:pPr>
              <w:pStyle w:val="TAC"/>
              <w:rPr>
                <w:highlight w:val="yellow"/>
              </w:rPr>
            </w:pPr>
            <w:proofErr w:type="spellStart"/>
            <w:r w:rsidRPr="00A60A40">
              <w:rPr>
                <w:highlight w:val="yellow"/>
              </w:rPr>
              <w:t>F</w:t>
            </w:r>
            <w:r w:rsidRPr="00A60A40">
              <w:rPr>
                <w:highlight w:val="yellow"/>
                <w:vertAlign w:val="subscript"/>
              </w:rPr>
              <w:t>DL_low</w:t>
            </w:r>
            <w:proofErr w:type="spellEnd"/>
          </w:p>
        </w:tc>
        <w:tc>
          <w:tcPr>
            <w:tcW w:w="540" w:type="dxa"/>
            <w:vAlign w:val="center"/>
          </w:tcPr>
          <w:p w14:paraId="3AE28243" w14:textId="77777777" w:rsidR="00405010" w:rsidRPr="00A60A40" w:rsidRDefault="00405010" w:rsidP="000B312C">
            <w:pPr>
              <w:pStyle w:val="TAC"/>
              <w:rPr>
                <w:highlight w:val="yellow"/>
              </w:rPr>
            </w:pPr>
            <w:r w:rsidRPr="00A60A40">
              <w:rPr>
                <w:highlight w:val="yellow"/>
              </w:rPr>
              <w:t>-</w:t>
            </w:r>
          </w:p>
        </w:tc>
        <w:tc>
          <w:tcPr>
            <w:tcW w:w="889" w:type="dxa"/>
            <w:vAlign w:val="center"/>
          </w:tcPr>
          <w:p w14:paraId="1EAC1C9C" w14:textId="77777777" w:rsidR="00405010" w:rsidRPr="00A60A40" w:rsidRDefault="00405010" w:rsidP="000B312C">
            <w:pPr>
              <w:pStyle w:val="TAC"/>
              <w:rPr>
                <w:highlight w:val="yellow"/>
              </w:rPr>
            </w:pPr>
            <w:proofErr w:type="spellStart"/>
            <w:r w:rsidRPr="00A60A40">
              <w:rPr>
                <w:highlight w:val="yellow"/>
              </w:rPr>
              <w:t>F</w:t>
            </w:r>
            <w:r w:rsidRPr="00A60A40">
              <w:rPr>
                <w:highlight w:val="yellow"/>
                <w:vertAlign w:val="subscript"/>
              </w:rPr>
              <w:t>DL_high</w:t>
            </w:r>
            <w:proofErr w:type="spellEnd"/>
          </w:p>
        </w:tc>
        <w:tc>
          <w:tcPr>
            <w:tcW w:w="1133" w:type="dxa"/>
            <w:vAlign w:val="center"/>
          </w:tcPr>
          <w:p w14:paraId="4BD23F19" w14:textId="77777777" w:rsidR="00405010" w:rsidRPr="00A60A40" w:rsidRDefault="00405010" w:rsidP="000B312C">
            <w:pPr>
              <w:pStyle w:val="TAC"/>
              <w:rPr>
                <w:highlight w:val="yellow"/>
              </w:rPr>
            </w:pPr>
            <w:r w:rsidRPr="00A60A40">
              <w:rPr>
                <w:highlight w:val="yellow"/>
              </w:rPr>
              <w:t>-50</w:t>
            </w:r>
          </w:p>
        </w:tc>
        <w:tc>
          <w:tcPr>
            <w:tcW w:w="850" w:type="dxa"/>
            <w:noWrap/>
            <w:vAlign w:val="center"/>
          </w:tcPr>
          <w:p w14:paraId="5BCB8549" w14:textId="77777777" w:rsidR="00405010" w:rsidRPr="00A60A40" w:rsidRDefault="00405010" w:rsidP="000B312C">
            <w:pPr>
              <w:pStyle w:val="TAC"/>
              <w:rPr>
                <w:highlight w:val="yellow"/>
              </w:rPr>
            </w:pPr>
            <w:r w:rsidRPr="00A60A40">
              <w:rPr>
                <w:highlight w:val="yellow"/>
              </w:rPr>
              <w:t>1</w:t>
            </w:r>
          </w:p>
        </w:tc>
        <w:tc>
          <w:tcPr>
            <w:tcW w:w="928" w:type="dxa"/>
            <w:noWrap/>
            <w:vAlign w:val="center"/>
          </w:tcPr>
          <w:p w14:paraId="29C52E3E" w14:textId="77777777" w:rsidR="00405010" w:rsidRPr="00A60A40" w:rsidRDefault="00405010" w:rsidP="000B312C">
            <w:pPr>
              <w:pStyle w:val="TAC"/>
              <w:rPr>
                <w:highlight w:val="yellow"/>
              </w:rPr>
            </w:pPr>
            <w:r w:rsidRPr="00A60A40">
              <w:rPr>
                <w:rFonts w:hint="eastAsia"/>
                <w:highlight w:val="yellow"/>
              </w:rPr>
              <w:t>2</w:t>
            </w:r>
          </w:p>
        </w:tc>
      </w:tr>
      <w:tr w:rsidR="00405010" w:rsidRPr="00A1115A" w14:paraId="6F10718D" w14:textId="77777777" w:rsidTr="000B312C">
        <w:trPr>
          <w:trHeight w:val="225"/>
          <w:jc w:val="center"/>
        </w:trPr>
        <w:tc>
          <w:tcPr>
            <w:tcW w:w="959" w:type="dxa"/>
            <w:vMerge w:val="restart"/>
            <w:shd w:val="clear" w:color="auto" w:fill="auto"/>
            <w:vAlign w:val="center"/>
          </w:tcPr>
          <w:p w14:paraId="69BE308E" w14:textId="77777777" w:rsidR="00405010" w:rsidRPr="00A1115A" w:rsidRDefault="00405010" w:rsidP="000B312C">
            <w:pPr>
              <w:pStyle w:val="TAC"/>
            </w:pPr>
            <w:r>
              <w:t>n255</w:t>
            </w:r>
          </w:p>
        </w:tc>
        <w:tc>
          <w:tcPr>
            <w:tcW w:w="2831" w:type="dxa"/>
            <w:vAlign w:val="center"/>
          </w:tcPr>
          <w:p w14:paraId="4059977F" w14:textId="77777777" w:rsidR="00405010" w:rsidRPr="00A1115A" w:rsidRDefault="00405010" w:rsidP="000B312C">
            <w:pPr>
              <w:pStyle w:val="TAL"/>
              <w:rPr>
                <w:lang w:val="sv-FI"/>
              </w:rPr>
            </w:pPr>
            <w:r>
              <w:rPr>
                <w:lang w:val="sv-FI"/>
              </w:rPr>
              <w:t>NR</w:t>
            </w:r>
            <w:r w:rsidRPr="00A1115A">
              <w:rPr>
                <w:lang w:val="sv-FI"/>
              </w:rPr>
              <w:t xml:space="preserve"> Band </w:t>
            </w:r>
            <w:r>
              <w:rPr>
                <w:lang w:val="sv-FI"/>
              </w:rPr>
              <w:t>n</w:t>
            </w:r>
            <w:r w:rsidRPr="00A1115A">
              <w:rPr>
                <w:lang w:val="sv-FI"/>
              </w:rPr>
              <w:t xml:space="preserve">1, </w:t>
            </w:r>
            <w:r>
              <w:rPr>
                <w:lang w:val="sv-FI"/>
              </w:rPr>
              <w:t>n2, n3, n</w:t>
            </w:r>
            <w:r w:rsidRPr="00A1115A">
              <w:rPr>
                <w:lang w:val="sv-FI"/>
              </w:rPr>
              <w:t xml:space="preserve">5, </w:t>
            </w:r>
            <w:r>
              <w:rPr>
                <w:lang w:val="sv-FI"/>
              </w:rPr>
              <w:t>n</w:t>
            </w:r>
            <w:r w:rsidRPr="00A1115A">
              <w:rPr>
                <w:lang w:val="sv-FI"/>
              </w:rPr>
              <w:t xml:space="preserve">7, </w:t>
            </w:r>
            <w:r>
              <w:rPr>
                <w:lang w:val="sv-FI"/>
              </w:rPr>
              <w:t>n</w:t>
            </w:r>
            <w:r w:rsidRPr="00A1115A">
              <w:rPr>
                <w:lang w:val="sv-FI"/>
              </w:rPr>
              <w:t xml:space="preserve">8, </w:t>
            </w:r>
            <w:r>
              <w:rPr>
                <w:lang w:val="sv-FI"/>
              </w:rPr>
              <w:t>n</w:t>
            </w:r>
            <w:r w:rsidRPr="00A1115A">
              <w:rPr>
                <w:lang w:val="sv-FI"/>
              </w:rPr>
              <w:t>1</w:t>
            </w:r>
            <w:r>
              <w:rPr>
                <w:lang w:val="sv-FI"/>
              </w:rPr>
              <w:t>2</w:t>
            </w:r>
            <w:r w:rsidRPr="00A1115A">
              <w:rPr>
                <w:lang w:val="sv-FI"/>
              </w:rPr>
              <w:t xml:space="preserve">, </w:t>
            </w:r>
            <w:r>
              <w:rPr>
                <w:lang w:val="sv-FI"/>
              </w:rPr>
              <w:t>n13, n14, n</w:t>
            </w:r>
            <w:r w:rsidRPr="00A1115A">
              <w:rPr>
                <w:lang w:val="sv-FI"/>
              </w:rPr>
              <w:t xml:space="preserve">18, </w:t>
            </w:r>
            <w:r>
              <w:rPr>
                <w:lang w:val="sv-FI"/>
              </w:rPr>
              <w:t>n</w:t>
            </w:r>
            <w:r w:rsidRPr="00A1115A">
              <w:rPr>
                <w:lang w:val="sv-FI"/>
              </w:rPr>
              <w:t>20,</w:t>
            </w:r>
            <w:r>
              <w:rPr>
                <w:lang w:val="sv-FI"/>
              </w:rPr>
              <w:t xml:space="preserve"> n</w:t>
            </w:r>
            <w:r w:rsidRPr="00A1115A">
              <w:rPr>
                <w:lang w:val="sv-FI"/>
              </w:rPr>
              <w:t>2</w:t>
            </w:r>
            <w:r>
              <w:rPr>
                <w:lang w:val="sv-FI"/>
              </w:rPr>
              <w:t>4</w:t>
            </w:r>
            <w:r w:rsidRPr="00A1115A">
              <w:rPr>
                <w:lang w:val="sv-FI"/>
              </w:rPr>
              <w:t xml:space="preserve">, </w:t>
            </w:r>
            <w:r>
              <w:rPr>
                <w:lang w:val="sv-FI"/>
              </w:rPr>
              <w:t>n25, n</w:t>
            </w:r>
            <w:r w:rsidRPr="00A1115A">
              <w:rPr>
                <w:lang w:val="sv-FI"/>
              </w:rPr>
              <w:t xml:space="preserve">26, </w:t>
            </w:r>
            <w:r>
              <w:rPr>
                <w:lang w:val="sv-FI"/>
              </w:rPr>
              <w:t>n</w:t>
            </w:r>
            <w:r w:rsidRPr="00A1115A">
              <w:rPr>
                <w:lang w:val="sv-FI"/>
              </w:rPr>
              <w:t xml:space="preserve">28, </w:t>
            </w:r>
            <w:r>
              <w:rPr>
                <w:lang w:val="sv-FI"/>
              </w:rPr>
              <w:t>n29, n</w:t>
            </w:r>
            <w:r w:rsidRPr="00A1115A">
              <w:rPr>
                <w:lang w:val="sv-FI"/>
              </w:rPr>
              <w:t>3</w:t>
            </w:r>
            <w:r>
              <w:rPr>
                <w:lang w:val="sv-FI"/>
              </w:rPr>
              <w:t>0</w:t>
            </w:r>
            <w:r w:rsidRPr="00A1115A">
              <w:rPr>
                <w:lang w:val="sv-FI"/>
              </w:rPr>
              <w:t xml:space="preserve">, </w:t>
            </w:r>
            <w:r>
              <w:rPr>
                <w:lang w:val="sv-FI"/>
              </w:rPr>
              <w:t>n</w:t>
            </w:r>
            <w:r w:rsidRPr="00A1115A">
              <w:rPr>
                <w:lang w:val="sv-FI"/>
              </w:rPr>
              <w:t>3</w:t>
            </w:r>
            <w:r>
              <w:rPr>
                <w:lang w:val="sv-FI"/>
              </w:rPr>
              <w:t>4</w:t>
            </w:r>
            <w:r w:rsidRPr="00A1115A">
              <w:rPr>
                <w:lang w:val="sv-FI"/>
              </w:rPr>
              <w:t xml:space="preserve">, </w:t>
            </w:r>
            <w:r>
              <w:rPr>
                <w:lang w:val="sv-FI"/>
              </w:rPr>
              <w:t>n</w:t>
            </w:r>
            <w:r w:rsidRPr="00A1115A">
              <w:rPr>
                <w:lang w:val="sv-FI"/>
              </w:rPr>
              <w:t xml:space="preserve">38, </w:t>
            </w:r>
            <w:r>
              <w:rPr>
                <w:lang w:val="sv-FI"/>
              </w:rPr>
              <w:t>n39, n</w:t>
            </w:r>
            <w:r w:rsidRPr="00A1115A">
              <w:rPr>
                <w:lang w:val="sv-FI"/>
              </w:rPr>
              <w:t xml:space="preserve">40, </w:t>
            </w:r>
            <w:r>
              <w:rPr>
                <w:lang w:val="sv-FI"/>
              </w:rPr>
              <w:t>n</w:t>
            </w:r>
            <w:r w:rsidRPr="00A1115A">
              <w:rPr>
                <w:lang w:val="sv-FI"/>
              </w:rPr>
              <w:t>41,</w:t>
            </w:r>
            <w:r>
              <w:rPr>
                <w:lang w:val="sv-FI"/>
              </w:rPr>
              <w:t xml:space="preserve"> n</w:t>
            </w:r>
            <w:r w:rsidRPr="00A1115A">
              <w:rPr>
                <w:lang w:val="sv-FI"/>
              </w:rPr>
              <w:t>4</w:t>
            </w:r>
            <w:r>
              <w:rPr>
                <w:lang w:val="sv-FI"/>
              </w:rPr>
              <w:t>8</w:t>
            </w:r>
            <w:r w:rsidRPr="00A1115A">
              <w:rPr>
                <w:lang w:val="sv-FI"/>
              </w:rPr>
              <w:t xml:space="preserve">, </w:t>
            </w:r>
            <w:r>
              <w:rPr>
                <w:lang w:val="sv-FI"/>
              </w:rPr>
              <w:t>n</w:t>
            </w:r>
            <w:r w:rsidRPr="00A1115A">
              <w:rPr>
                <w:lang w:val="sv-FI"/>
              </w:rPr>
              <w:t xml:space="preserve">50, </w:t>
            </w:r>
            <w:r>
              <w:rPr>
                <w:lang w:val="sv-FI"/>
              </w:rPr>
              <w:t>n</w:t>
            </w:r>
            <w:r w:rsidRPr="00A1115A">
              <w:rPr>
                <w:lang w:val="sv-FI"/>
              </w:rPr>
              <w:t xml:space="preserve">51, </w:t>
            </w:r>
            <w:r>
              <w:rPr>
                <w:lang w:val="sv-FI"/>
              </w:rPr>
              <w:t>n</w:t>
            </w:r>
            <w:r w:rsidRPr="00A1115A">
              <w:rPr>
                <w:lang w:val="sv-FI"/>
              </w:rPr>
              <w:t>5</w:t>
            </w:r>
            <w:r>
              <w:rPr>
                <w:lang w:val="sv-FI"/>
              </w:rPr>
              <w:t>3</w:t>
            </w:r>
            <w:r w:rsidRPr="00A1115A">
              <w:rPr>
                <w:lang w:val="sv-FI"/>
              </w:rPr>
              <w:t xml:space="preserve">, </w:t>
            </w:r>
            <w:r>
              <w:rPr>
                <w:lang w:val="sv-FI"/>
              </w:rPr>
              <w:t>n</w:t>
            </w:r>
            <w:r w:rsidRPr="00A1115A">
              <w:rPr>
                <w:lang w:val="sv-FI"/>
              </w:rPr>
              <w:t xml:space="preserve">65, </w:t>
            </w:r>
            <w:r>
              <w:rPr>
                <w:lang w:val="sv-FI"/>
              </w:rPr>
              <w:t>n66, n</w:t>
            </w:r>
            <w:r w:rsidRPr="00A1115A">
              <w:rPr>
                <w:lang w:val="sv-FI"/>
              </w:rPr>
              <w:t xml:space="preserve">67, </w:t>
            </w:r>
            <w:r>
              <w:rPr>
                <w:lang w:val="sv-FI"/>
              </w:rPr>
              <w:t>n</w:t>
            </w:r>
            <w:r w:rsidRPr="00A1115A">
              <w:rPr>
                <w:lang w:val="sv-FI"/>
              </w:rPr>
              <w:t>7</w:t>
            </w:r>
            <w:r>
              <w:rPr>
                <w:lang w:val="sv-FI"/>
              </w:rPr>
              <w:t>0</w:t>
            </w:r>
            <w:r w:rsidRPr="00A1115A">
              <w:rPr>
                <w:lang w:val="sv-FI"/>
              </w:rPr>
              <w:t xml:space="preserve">, </w:t>
            </w:r>
            <w:r>
              <w:rPr>
                <w:lang w:val="sv-FI"/>
              </w:rPr>
              <w:t>n</w:t>
            </w:r>
            <w:r w:rsidRPr="00A1115A">
              <w:rPr>
                <w:lang w:val="sv-FI"/>
              </w:rPr>
              <w:t>7</w:t>
            </w:r>
            <w:r>
              <w:rPr>
                <w:lang w:val="sv-FI"/>
              </w:rPr>
              <w:t>1</w:t>
            </w:r>
            <w:r w:rsidRPr="00A1115A">
              <w:rPr>
                <w:lang w:val="sv-FI"/>
              </w:rPr>
              <w:t xml:space="preserve">, </w:t>
            </w:r>
            <w:r>
              <w:rPr>
                <w:lang w:val="sv-FI"/>
              </w:rPr>
              <w:t>n</w:t>
            </w:r>
            <w:r w:rsidRPr="00A1115A">
              <w:rPr>
                <w:lang w:val="sv-FI"/>
              </w:rPr>
              <w:t xml:space="preserve">74, </w:t>
            </w:r>
            <w:r>
              <w:rPr>
                <w:lang w:val="sv-FI"/>
              </w:rPr>
              <w:t>n</w:t>
            </w:r>
            <w:r w:rsidRPr="00A1115A">
              <w:rPr>
                <w:lang w:val="sv-FI"/>
              </w:rPr>
              <w:t xml:space="preserve">75, </w:t>
            </w:r>
            <w:r>
              <w:rPr>
                <w:lang w:val="sv-FI"/>
              </w:rPr>
              <w:t>n</w:t>
            </w:r>
            <w:r w:rsidRPr="00A1115A">
              <w:rPr>
                <w:lang w:val="sv-FI"/>
              </w:rPr>
              <w:t>76</w:t>
            </w:r>
            <w:r>
              <w:rPr>
                <w:lang w:val="sv-FI"/>
              </w:rPr>
              <w:t>, n85, n90, n91, n92, n93, n94, n100, n101, n254</w:t>
            </w:r>
          </w:p>
        </w:tc>
        <w:tc>
          <w:tcPr>
            <w:tcW w:w="810" w:type="dxa"/>
            <w:vAlign w:val="center"/>
          </w:tcPr>
          <w:p w14:paraId="4815A9CB" w14:textId="77777777" w:rsidR="00405010" w:rsidRPr="00A1115A" w:rsidRDefault="00405010" w:rsidP="000B312C">
            <w:pPr>
              <w:pStyle w:val="TAC"/>
            </w:pPr>
            <w:proofErr w:type="spellStart"/>
            <w:r w:rsidRPr="00A1115A">
              <w:t>F</w:t>
            </w:r>
            <w:r w:rsidRPr="00A1115A">
              <w:rPr>
                <w:vertAlign w:val="subscript"/>
              </w:rPr>
              <w:t>DL_low</w:t>
            </w:r>
            <w:proofErr w:type="spellEnd"/>
          </w:p>
        </w:tc>
        <w:tc>
          <w:tcPr>
            <w:tcW w:w="540" w:type="dxa"/>
            <w:vAlign w:val="center"/>
          </w:tcPr>
          <w:p w14:paraId="021FB59B" w14:textId="77777777" w:rsidR="00405010" w:rsidRPr="00A1115A" w:rsidRDefault="00405010" w:rsidP="000B312C">
            <w:pPr>
              <w:pStyle w:val="TAC"/>
            </w:pPr>
            <w:r w:rsidRPr="00A1115A">
              <w:t>-</w:t>
            </w:r>
          </w:p>
        </w:tc>
        <w:tc>
          <w:tcPr>
            <w:tcW w:w="889" w:type="dxa"/>
            <w:vAlign w:val="center"/>
          </w:tcPr>
          <w:p w14:paraId="15869B28" w14:textId="77777777" w:rsidR="00405010" w:rsidRPr="00A1115A" w:rsidRDefault="00405010" w:rsidP="000B312C">
            <w:pPr>
              <w:pStyle w:val="TAC"/>
            </w:pPr>
            <w:proofErr w:type="spellStart"/>
            <w:r w:rsidRPr="00A1115A">
              <w:t>F</w:t>
            </w:r>
            <w:r w:rsidRPr="00A1115A">
              <w:rPr>
                <w:vertAlign w:val="subscript"/>
              </w:rPr>
              <w:t>DL_high</w:t>
            </w:r>
            <w:proofErr w:type="spellEnd"/>
          </w:p>
        </w:tc>
        <w:tc>
          <w:tcPr>
            <w:tcW w:w="1133" w:type="dxa"/>
            <w:vAlign w:val="center"/>
          </w:tcPr>
          <w:p w14:paraId="67FB0893" w14:textId="77777777" w:rsidR="00405010" w:rsidRPr="00A1115A" w:rsidRDefault="00405010" w:rsidP="000B312C">
            <w:pPr>
              <w:pStyle w:val="TAC"/>
            </w:pPr>
            <w:r w:rsidRPr="00A1115A">
              <w:t>-50</w:t>
            </w:r>
          </w:p>
        </w:tc>
        <w:tc>
          <w:tcPr>
            <w:tcW w:w="850" w:type="dxa"/>
            <w:noWrap/>
            <w:vAlign w:val="center"/>
          </w:tcPr>
          <w:p w14:paraId="2484E557" w14:textId="77777777" w:rsidR="00405010" w:rsidRPr="00A1115A" w:rsidRDefault="00405010" w:rsidP="000B312C">
            <w:pPr>
              <w:pStyle w:val="TAC"/>
            </w:pPr>
            <w:r w:rsidRPr="00A1115A">
              <w:t>1</w:t>
            </w:r>
          </w:p>
        </w:tc>
        <w:tc>
          <w:tcPr>
            <w:tcW w:w="928" w:type="dxa"/>
            <w:noWrap/>
            <w:vAlign w:val="center"/>
          </w:tcPr>
          <w:p w14:paraId="195F10B3" w14:textId="77777777" w:rsidR="00405010" w:rsidRPr="00A1115A" w:rsidRDefault="00405010" w:rsidP="000B312C">
            <w:pPr>
              <w:pStyle w:val="TAC"/>
            </w:pPr>
          </w:p>
        </w:tc>
      </w:tr>
      <w:tr w:rsidR="00405010" w:rsidRPr="00A1115A" w14:paraId="49C32E36" w14:textId="77777777" w:rsidTr="000B312C">
        <w:trPr>
          <w:trHeight w:val="225"/>
          <w:jc w:val="center"/>
        </w:trPr>
        <w:tc>
          <w:tcPr>
            <w:tcW w:w="959" w:type="dxa"/>
            <w:vMerge/>
            <w:tcBorders>
              <w:bottom w:val="single" w:sz="4" w:space="0" w:color="auto"/>
            </w:tcBorders>
            <w:shd w:val="clear" w:color="auto" w:fill="auto"/>
            <w:vAlign w:val="center"/>
          </w:tcPr>
          <w:p w14:paraId="64E115D9" w14:textId="77777777" w:rsidR="00405010" w:rsidRDefault="00405010" w:rsidP="000B312C">
            <w:pPr>
              <w:pStyle w:val="TAC"/>
            </w:pPr>
          </w:p>
        </w:tc>
        <w:tc>
          <w:tcPr>
            <w:tcW w:w="2831" w:type="dxa"/>
            <w:vAlign w:val="center"/>
          </w:tcPr>
          <w:p w14:paraId="2A1007C4" w14:textId="77777777" w:rsidR="00405010" w:rsidRDefault="00405010" w:rsidP="000B312C">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4406AD30" w14:textId="77777777" w:rsidR="00405010" w:rsidRPr="00A1115A" w:rsidRDefault="00405010" w:rsidP="000B312C">
            <w:pPr>
              <w:pStyle w:val="TAC"/>
            </w:pPr>
            <w:proofErr w:type="spellStart"/>
            <w:r w:rsidRPr="00A1115A">
              <w:t>F</w:t>
            </w:r>
            <w:r w:rsidRPr="00A1115A">
              <w:rPr>
                <w:vertAlign w:val="subscript"/>
              </w:rPr>
              <w:t>DL_low</w:t>
            </w:r>
            <w:proofErr w:type="spellEnd"/>
          </w:p>
        </w:tc>
        <w:tc>
          <w:tcPr>
            <w:tcW w:w="540" w:type="dxa"/>
            <w:vAlign w:val="center"/>
          </w:tcPr>
          <w:p w14:paraId="4F2EF31D" w14:textId="77777777" w:rsidR="00405010" w:rsidRPr="00A1115A" w:rsidRDefault="00405010" w:rsidP="000B312C">
            <w:pPr>
              <w:pStyle w:val="TAC"/>
            </w:pPr>
            <w:r w:rsidRPr="00A1115A">
              <w:t>-</w:t>
            </w:r>
          </w:p>
        </w:tc>
        <w:tc>
          <w:tcPr>
            <w:tcW w:w="889" w:type="dxa"/>
            <w:vAlign w:val="center"/>
          </w:tcPr>
          <w:p w14:paraId="57316FDB" w14:textId="77777777" w:rsidR="00405010" w:rsidRPr="00A1115A" w:rsidRDefault="00405010" w:rsidP="000B312C">
            <w:pPr>
              <w:pStyle w:val="TAC"/>
            </w:pPr>
            <w:proofErr w:type="spellStart"/>
            <w:r w:rsidRPr="00A1115A">
              <w:t>F</w:t>
            </w:r>
            <w:r w:rsidRPr="00A1115A">
              <w:rPr>
                <w:vertAlign w:val="subscript"/>
              </w:rPr>
              <w:t>DL_high</w:t>
            </w:r>
            <w:proofErr w:type="spellEnd"/>
          </w:p>
        </w:tc>
        <w:tc>
          <w:tcPr>
            <w:tcW w:w="1133" w:type="dxa"/>
            <w:vAlign w:val="center"/>
          </w:tcPr>
          <w:p w14:paraId="1E9D19F9" w14:textId="77777777" w:rsidR="00405010" w:rsidRPr="00A1115A" w:rsidRDefault="00405010" w:rsidP="000B312C">
            <w:pPr>
              <w:pStyle w:val="TAC"/>
            </w:pPr>
            <w:r w:rsidRPr="00A1115A">
              <w:t>-50</w:t>
            </w:r>
          </w:p>
        </w:tc>
        <w:tc>
          <w:tcPr>
            <w:tcW w:w="850" w:type="dxa"/>
            <w:noWrap/>
            <w:vAlign w:val="center"/>
          </w:tcPr>
          <w:p w14:paraId="0BFA3123" w14:textId="77777777" w:rsidR="00405010" w:rsidRPr="00A1115A" w:rsidRDefault="00405010" w:rsidP="000B312C">
            <w:pPr>
              <w:pStyle w:val="TAC"/>
            </w:pPr>
            <w:r w:rsidRPr="00A1115A">
              <w:t>1</w:t>
            </w:r>
          </w:p>
        </w:tc>
        <w:tc>
          <w:tcPr>
            <w:tcW w:w="928" w:type="dxa"/>
            <w:noWrap/>
            <w:vAlign w:val="center"/>
          </w:tcPr>
          <w:p w14:paraId="183BD0BA" w14:textId="77777777" w:rsidR="00405010" w:rsidRPr="00A1115A" w:rsidRDefault="00405010" w:rsidP="000B312C">
            <w:pPr>
              <w:pStyle w:val="TAC"/>
            </w:pPr>
            <w:r>
              <w:rPr>
                <w:rFonts w:hint="eastAsia"/>
              </w:rPr>
              <w:t>2</w:t>
            </w:r>
          </w:p>
        </w:tc>
      </w:tr>
      <w:tr w:rsidR="00405010" w:rsidRPr="00A1115A" w14:paraId="41346827" w14:textId="77777777" w:rsidTr="000B312C">
        <w:trPr>
          <w:trHeight w:val="225"/>
          <w:jc w:val="center"/>
        </w:trPr>
        <w:tc>
          <w:tcPr>
            <w:tcW w:w="959" w:type="dxa"/>
            <w:vMerge w:val="restart"/>
            <w:tcBorders>
              <w:top w:val="single" w:sz="4" w:space="0" w:color="auto"/>
            </w:tcBorders>
            <w:shd w:val="clear" w:color="auto" w:fill="auto"/>
            <w:vAlign w:val="center"/>
          </w:tcPr>
          <w:p w14:paraId="5FD0A1C3" w14:textId="77777777" w:rsidR="00405010" w:rsidRPr="00A1115A" w:rsidRDefault="00405010" w:rsidP="000B312C">
            <w:pPr>
              <w:pStyle w:val="TAC"/>
            </w:pPr>
            <w:r w:rsidRPr="00A1115A">
              <w:t>n2</w:t>
            </w:r>
            <w:r>
              <w:t>56</w:t>
            </w:r>
          </w:p>
        </w:tc>
        <w:tc>
          <w:tcPr>
            <w:tcW w:w="2831" w:type="dxa"/>
            <w:vAlign w:val="center"/>
          </w:tcPr>
          <w:p w14:paraId="61DA8F01" w14:textId="77777777" w:rsidR="00405010" w:rsidRPr="00A1115A" w:rsidRDefault="00405010" w:rsidP="000B312C">
            <w:pPr>
              <w:pStyle w:val="TAL"/>
            </w:pPr>
            <w:r>
              <w:rPr>
                <w:lang w:val="sv-FI"/>
              </w:rPr>
              <w:t>NR</w:t>
            </w:r>
            <w:r w:rsidRPr="00A1115A">
              <w:rPr>
                <w:lang w:val="sv-FI"/>
              </w:rPr>
              <w:t xml:space="preserve"> Band </w:t>
            </w:r>
            <w:r>
              <w:rPr>
                <w:lang w:val="sv-FI"/>
              </w:rPr>
              <w:t>n</w:t>
            </w:r>
            <w:r w:rsidRPr="00A1115A">
              <w:rPr>
                <w:lang w:val="sv-FI"/>
              </w:rPr>
              <w:t>1</w:t>
            </w:r>
            <w:r>
              <w:rPr>
                <w:lang w:val="sv-FI"/>
              </w:rPr>
              <w:t>, n3, n</w:t>
            </w:r>
            <w:r w:rsidRPr="00A1115A">
              <w:rPr>
                <w:lang w:val="sv-FI"/>
              </w:rPr>
              <w:t xml:space="preserve">5, </w:t>
            </w:r>
            <w:r>
              <w:rPr>
                <w:lang w:val="sv-FI"/>
              </w:rPr>
              <w:t>n</w:t>
            </w:r>
            <w:r w:rsidRPr="00A1115A">
              <w:rPr>
                <w:lang w:val="sv-FI"/>
              </w:rPr>
              <w:t xml:space="preserve">7, </w:t>
            </w:r>
            <w:r>
              <w:rPr>
                <w:lang w:val="sv-FI"/>
              </w:rPr>
              <w:t>n</w:t>
            </w:r>
            <w:r w:rsidRPr="00A1115A">
              <w:rPr>
                <w:lang w:val="sv-FI"/>
              </w:rPr>
              <w:t xml:space="preserve">8, </w:t>
            </w:r>
            <w:r>
              <w:rPr>
                <w:lang w:val="sv-FI"/>
              </w:rPr>
              <w:t>n</w:t>
            </w:r>
            <w:r w:rsidRPr="00A1115A">
              <w:rPr>
                <w:lang w:val="sv-FI"/>
              </w:rPr>
              <w:t>1</w:t>
            </w:r>
            <w:r>
              <w:rPr>
                <w:lang w:val="sv-FI"/>
              </w:rPr>
              <w:t>2</w:t>
            </w:r>
            <w:r w:rsidRPr="00A1115A">
              <w:rPr>
                <w:lang w:val="sv-FI"/>
              </w:rPr>
              <w:t xml:space="preserve">, </w:t>
            </w:r>
            <w:r>
              <w:rPr>
                <w:lang w:val="sv-FI"/>
              </w:rPr>
              <w:t>n13, n14, n</w:t>
            </w:r>
            <w:r w:rsidRPr="00A1115A">
              <w:rPr>
                <w:lang w:val="sv-FI"/>
              </w:rPr>
              <w:t xml:space="preserve">18, </w:t>
            </w:r>
            <w:r>
              <w:rPr>
                <w:lang w:val="sv-FI"/>
              </w:rPr>
              <w:t>n</w:t>
            </w:r>
            <w:r w:rsidRPr="00A1115A">
              <w:rPr>
                <w:lang w:val="sv-FI"/>
              </w:rPr>
              <w:t>20,</w:t>
            </w:r>
            <w:r>
              <w:rPr>
                <w:lang w:val="sv-FI"/>
              </w:rPr>
              <w:t xml:space="preserve"> n</w:t>
            </w:r>
            <w:r w:rsidRPr="00A1115A">
              <w:rPr>
                <w:lang w:val="sv-FI"/>
              </w:rPr>
              <w:t>2</w:t>
            </w:r>
            <w:r>
              <w:rPr>
                <w:lang w:val="sv-FI"/>
              </w:rPr>
              <w:t>4, n</w:t>
            </w:r>
            <w:r w:rsidRPr="00A1115A">
              <w:rPr>
                <w:lang w:val="sv-FI"/>
              </w:rPr>
              <w:t xml:space="preserve">26, </w:t>
            </w:r>
            <w:r>
              <w:rPr>
                <w:lang w:val="sv-FI"/>
              </w:rPr>
              <w:t>n</w:t>
            </w:r>
            <w:r w:rsidRPr="00A1115A">
              <w:rPr>
                <w:lang w:val="sv-FI"/>
              </w:rPr>
              <w:t xml:space="preserve">28, </w:t>
            </w:r>
            <w:r>
              <w:rPr>
                <w:lang w:val="sv-FI"/>
              </w:rPr>
              <w:t>n29, n</w:t>
            </w:r>
            <w:r w:rsidRPr="00A1115A">
              <w:rPr>
                <w:lang w:val="sv-FI"/>
              </w:rPr>
              <w:t>3</w:t>
            </w:r>
            <w:r>
              <w:rPr>
                <w:lang w:val="sv-FI"/>
              </w:rPr>
              <w:t>0</w:t>
            </w:r>
            <w:r w:rsidRPr="00A1115A">
              <w:rPr>
                <w:lang w:val="sv-FI"/>
              </w:rPr>
              <w:t xml:space="preserve">, </w:t>
            </w:r>
            <w:r>
              <w:rPr>
                <w:lang w:val="sv-FI"/>
              </w:rPr>
              <w:t>n</w:t>
            </w:r>
            <w:r w:rsidRPr="00A1115A">
              <w:rPr>
                <w:lang w:val="sv-FI"/>
              </w:rPr>
              <w:t xml:space="preserve">38, </w:t>
            </w:r>
            <w:r>
              <w:rPr>
                <w:lang w:val="sv-FI"/>
              </w:rPr>
              <w:t>n39, n</w:t>
            </w:r>
            <w:r w:rsidRPr="00A1115A">
              <w:rPr>
                <w:lang w:val="sv-FI"/>
              </w:rPr>
              <w:t xml:space="preserve">40, </w:t>
            </w:r>
            <w:r>
              <w:rPr>
                <w:lang w:val="sv-FI"/>
              </w:rPr>
              <w:t>n</w:t>
            </w:r>
            <w:r w:rsidRPr="00A1115A">
              <w:rPr>
                <w:lang w:val="sv-FI"/>
              </w:rPr>
              <w:t>41,</w:t>
            </w:r>
            <w:r>
              <w:rPr>
                <w:lang w:val="sv-FI"/>
              </w:rPr>
              <w:t xml:space="preserve"> n</w:t>
            </w:r>
            <w:r w:rsidRPr="00A1115A">
              <w:rPr>
                <w:lang w:val="sv-FI"/>
              </w:rPr>
              <w:t>4</w:t>
            </w:r>
            <w:r>
              <w:rPr>
                <w:lang w:val="sv-FI"/>
              </w:rPr>
              <w:t>8</w:t>
            </w:r>
            <w:r w:rsidRPr="00A1115A">
              <w:rPr>
                <w:lang w:val="sv-FI"/>
              </w:rPr>
              <w:t xml:space="preserve">, </w:t>
            </w:r>
            <w:r>
              <w:rPr>
                <w:lang w:val="sv-FI"/>
              </w:rPr>
              <w:t>n</w:t>
            </w:r>
            <w:r w:rsidRPr="00A1115A">
              <w:rPr>
                <w:lang w:val="sv-FI"/>
              </w:rPr>
              <w:t xml:space="preserve">50, </w:t>
            </w:r>
            <w:r>
              <w:rPr>
                <w:lang w:val="sv-FI"/>
              </w:rPr>
              <w:t>n</w:t>
            </w:r>
            <w:r w:rsidRPr="00A1115A">
              <w:rPr>
                <w:lang w:val="sv-FI"/>
              </w:rPr>
              <w:t xml:space="preserve">51, </w:t>
            </w:r>
            <w:r>
              <w:rPr>
                <w:lang w:val="sv-FI"/>
              </w:rPr>
              <w:t>n</w:t>
            </w:r>
            <w:r w:rsidRPr="00A1115A">
              <w:rPr>
                <w:lang w:val="sv-FI"/>
              </w:rPr>
              <w:t>5</w:t>
            </w:r>
            <w:r>
              <w:rPr>
                <w:lang w:val="sv-FI"/>
              </w:rPr>
              <w:t>3</w:t>
            </w:r>
            <w:r w:rsidRPr="00A1115A">
              <w:rPr>
                <w:lang w:val="sv-FI"/>
              </w:rPr>
              <w:t xml:space="preserve">, </w:t>
            </w:r>
            <w:r>
              <w:rPr>
                <w:lang w:val="sv-FI"/>
              </w:rPr>
              <w:t>n</w:t>
            </w:r>
            <w:r w:rsidRPr="00A1115A">
              <w:rPr>
                <w:lang w:val="sv-FI"/>
              </w:rPr>
              <w:t xml:space="preserve">65, </w:t>
            </w:r>
            <w:r>
              <w:rPr>
                <w:lang w:val="sv-FI"/>
              </w:rPr>
              <w:t>n66, n</w:t>
            </w:r>
            <w:r w:rsidRPr="00A1115A">
              <w:rPr>
                <w:lang w:val="sv-FI"/>
              </w:rPr>
              <w:t xml:space="preserve">67, </w:t>
            </w:r>
            <w:r>
              <w:rPr>
                <w:lang w:val="sv-FI"/>
              </w:rPr>
              <w:t>n</w:t>
            </w:r>
            <w:r w:rsidRPr="00A1115A">
              <w:rPr>
                <w:lang w:val="sv-FI"/>
              </w:rPr>
              <w:t>7</w:t>
            </w:r>
            <w:r>
              <w:rPr>
                <w:lang w:val="sv-FI"/>
              </w:rPr>
              <w:t>1</w:t>
            </w:r>
            <w:r w:rsidRPr="00A1115A">
              <w:rPr>
                <w:lang w:val="sv-FI"/>
              </w:rPr>
              <w:t xml:space="preserve">, </w:t>
            </w:r>
            <w:r>
              <w:rPr>
                <w:lang w:val="sv-FI"/>
              </w:rPr>
              <w:t>n</w:t>
            </w:r>
            <w:r w:rsidRPr="00A1115A">
              <w:rPr>
                <w:lang w:val="sv-FI"/>
              </w:rPr>
              <w:t xml:space="preserve">74, </w:t>
            </w:r>
            <w:r>
              <w:rPr>
                <w:lang w:val="sv-FI"/>
              </w:rPr>
              <w:t>n</w:t>
            </w:r>
            <w:r w:rsidRPr="00A1115A">
              <w:rPr>
                <w:lang w:val="sv-FI"/>
              </w:rPr>
              <w:t xml:space="preserve">75, </w:t>
            </w:r>
            <w:r>
              <w:rPr>
                <w:lang w:val="sv-FI"/>
              </w:rPr>
              <w:t>n</w:t>
            </w:r>
            <w:r w:rsidRPr="00A1115A">
              <w:rPr>
                <w:lang w:val="sv-FI"/>
              </w:rPr>
              <w:t>76,</w:t>
            </w:r>
            <w:r>
              <w:rPr>
                <w:lang w:val="sv-FI"/>
              </w:rPr>
              <w:t xml:space="preserve"> </w:t>
            </w:r>
            <w:r w:rsidRPr="00A1115A">
              <w:rPr>
                <w:lang w:val="sv-FI"/>
              </w:rPr>
              <w:t>n78, n79</w:t>
            </w:r>
            <w:r>
              <w:rPr>
                <w:lang w:val="sv-FI"/>
              </w:rPr>
              <w:t>, n85, n90, n91, n92, n93, n94, n101, n100, n101, n254</w:t>
            </w:r>
          </w:p>
        </w:tc>
        <w:tc>
          <w:tcPr>
            <w:tcW w:w="810" w:type="dxa"/>
            <w:vAlign w:val="center"/>
          </w:tcPr>
          <w:p w14:paraId="18ACF90D" w14:textId="77777777" w:rsidR="00405010" w:rsidRPr="00A1115A" w:rsidRDefault="00405010" w:rsidP="000B312C">
            <w:pPr>
              <w:pStyle w:val="TAC"/>
            </w:pPr>
            <w:proofErr w:type="spellStart"/>
            <w:r w:rsidRPr="00A1115A">
              <w:t>F</w:t>
            </w:r>
            <w:r w:rsidRPr="00A1115A">
              <w:rPr>
                <w:vertAlign w:val="subscript"/>
              </w:rPr>
              <w:t>DL_low</w:t>
            </w:r>
            <w:proofErr w:type="spellEnd"/>
          </w:p>
        </w:tc>
        <w:tc>
          <w:tcPr>
            <w:tcW w:w="540" w:type="dxa"/>
            <w:vAlign w:val="center"/>
          </w:tcPr>
          <w:p w14:paraId="3EDB197A" w14:textId="77777777" w:rsidR="00405010" w:rsidRPr="00A1115A" w:rsidRDefault="00405010" w:rsidP="000B312C">
            <w:pPr>
              <w:pStyle w:val="TAC"/>
            </w:pPr>
            <w:r w:rsidRPr="00A1115A">
              <w:t>-</w:t>
            </w:r>
          </w:p>
        </w:tc>
        <w:tc>
          <w:tcPr>
            <w:tcW w:w="889" w:type="dxa"/>
            <w:vAlign w:val="center"/>
          </w:tcPr>
          <w:p w14:paraId="766D282C" w14:textId="77777777" w:rsidR="00405010" w:rsidRPr="00A1115A" w:rsidRDefault="00405010" w:rsidP="000B312C">
            <w:pPr>
              <w:pStyle w:val="TAC"/>
            </w:pPr>
            <w:proofErr w:type="spellStart"/>
            <w:r w:rsidRPr="00A1115A">
              <w:t>F</w:t>
            </w:r>
            <w:r w:rsidRPr="00A1115A">
              <w:rPr>
                <w:vertAlign w:val="subscript"/>
              </w:rPr>
              <w:t>DL_high</w:t>
            </w:r>
            <w:proofErr w:type="spellEnd"/>
          </w:p>
        </w:tc>
        <w:tc>
          <w:tcPr>
            <w:tcW w:w="1133" w:type="dxa"/>
            <w:vAlign w:val="center"/>
          </w:tcPr>
          <w:p w14:paraId="54AB0B6E" w14:textId="77777777" w:rsidR="00405010" w:rsidRPr="00A1115A" w:rsidRDefault="00405010" w:rsidP="000B312C">
            <w:pPr>
              <w:pStyle w:val="TAC"/>
            </w:pPr>
            <w:r w:rsidRPr="00A1115A">
              <w:t>-50</w:t>
            </w:r>
          </w:p>
        </w:tc>
        <w:tc>
          <w:tcPr>
            <w:tcW w:w="850" w:type="dxa"/>
            <w:noWrap/>
            <w:vAlign w:val="center"/>
          </w:tcPr>
          <w:p w14:paraId="40E26715" w14:textId="77777777" w:rsidR="00405010" w:rsidRPr="00A1115A" w:rsidRDefault="00405010" w:rsidP="000B312C">
            <w:pPr>
              <w:pStyle w:val="TAC"/>
            </w:pPr>
            <w:r w:rsidRPr="00A1115A">
              <w:t>1</w:t>
            </w:r>
          </w:p>
        </w:tc>
        <w:tc>
          <w:tcPr>
            <w:tcW w:w="928" w:type="dxa"/>
            <w:noWrap/>
            <w:vAlign w:val="center"/>
          </w:tcPr>
          <w:p w14:paraId="48996E97" w14:textId="77777777" w:rsidR="00405010" w:rsidRPr="00A1115A" w:rsidRDefault="00405010" w:rsidP="000B312C">
            <w:pPr>
              <w:pStyle w:val="TAC"/>
            </w:pPr>
          </w:p>
        </w:tc>
      </w:tr>
      <w:tr w:rsidR="00405010" w:rsidRPr="00A1115A" w14:paraId="2EE7FD65" w14:textId="77777777" w:rsidTr="000B312C">
        <w:trPr>
          <w:trHeight w:val="225"/>
          <w:jc w:val="center"/>
        </w:trPr>
        <w:tc>
          <w:tcPr>
            <w:tcW w:w="959" w:type="dxa"/>
            <w:vMerge/>
            <w:shd w:val="clear" w:color="auto" w:fill="auto"/>
            <w:vAlign w:val="center"/>
          </w:tcPr>
          <w:p w14:paraId="128C7D15" w14:textId="77777777" w:rsidR="00405010" w:rsidRPr="00A1115A" w:rsidRDefault="00405010" w:rsidP="000B312C">
            <w:pPr>
              <w:pStyle w:val="TAC"/>
            </w:pPr>
          </w:p>
        </w:tc>
        <w:tc>
          <w:tcPr>
            <w:tcW w:w="2831" w:type="dxa"/>
            <w:vAlign w:val="center"/>
          </w:tcPr>
          <w:p w14:paraId="32A74B19" w14:textId="77777777" w:rsidR="00405010" w:rsidRDefault="00405010" w:rsidP="000B312C">
            <w:pPr>
              <w:pStyle w:val="TAL"/>
              <w:rPr>
                <w:lang w:val="sv-FI"/>
              </w:rPr>
            </w:pPr>
            <w:r>
              <w:t>E-UTRA</w:t>
            </w:r>
            <w:r w:rsidRPr="00A1115A">
              <w:t xml:space="preserve"> Band </w:t>
            </w:r>
            <w:r>
              <w:t>33, 35, 54</w:t>
            </w:r>
          </w:p>
        </w:tc>
        <w:tc>
          <w:tcPr>
            <w:tcW w:w="810" w:type="dxa"/>
            <w:vAlign w:val="center"/>
          </w:tcPr>
          <w:p w14:paraId="56F8C7F6" w14:textId="77777777" w:rsidR="00405010" w:rsidRPr="00A1115A" w:rsidRDefault="00405010" w:rsidP="000B312C">
            <w:pPr>
              <w:pStyle w:val="TAC"/>
            </w:pPr>
            <w:proofErr w:type="spellStart"/>
            <w:r w:rsidRPr="00A1115A">
              <w:t>F</w:t>
            </w:r>
            <w:r w:rsidRPr="00A1115A">
              <w:rPr>
                <w:vertAlign w:val="subscript"/>
              </w:rPr>
              <w:t>DL_low</w:t>
            </w:r>
            <w:proofErr w:type="spellEnd"/>
          </w:p>
        </w:tc>
        <w:tc>
          <w:tcPr>
            <w:tcW w:w="540" w:type="dxa"/>
            <w:vAlign w:val="center"/>
          </w:tcPr>
          <w:p w14:paraId="211C05F4" w14:textId="77777777" w:rsidR="00405010" w:rsidRPr="00A1115A" w:rsidRDefault="00405010" w:rsidP="000B312C">
            <w:pPr>
              <w:pStyle w:val="TAC"/>
            </w:pPr>
            <w:r w:rsidRPr="00A1115A">
              <w:t>-</w:t>
            </w:r>
          </w:p>
        </w:tc>
        <w:tc>
          <w:tcPr>
            <w:tcW w:w="889" w:type="dxa"/>
            <w:vAlign w:val="center"/>
          </w:tcPr>
          <w:p w14:paraId="4B1D3676" w14:textId="77777777" w:rsidR="00405010" w:rsidRPr="00A1115A" w:rsidRDefault="00405010" w:rsidP="000B312C">
            <w:pPr>
              <w:pStyle w:val="TAC"/>
            </w:pPr>
            <w:proofErr w:type="spellStart"/>
            <w:r w:rsidRPr="00A1115A">
              <w:t>F</w:t>
            </w:r>
            <w:r w:rsidRPr="00A1115A">
              <w:rPr>
                <w:vertAlign w:val="subscript"/>
              </w:rPr>
              <w:t>DL_high</w:t>
            </w:r>
            <w:proofErr w:type="spellEnd"/>
          </w:p>
        </w:tc>
        <w:tc>
          <w:tcPr>
            <w:tcW w:w="1133" w:type="dxa"/>
            <w:vAlign w:val="center"/>
          </w:tcPr>
          <w:p w14:paraId="3ABF1805" w14:textId="77777777" w:rsidR="00405010" w:rsidRPr="00A1115A" w:rsidRDefault="00405010" w:rsidP="000B312C">
            <w:pPr>
              <w:pStyle w:val="TAC"/>
            </w:pPr>
            <w:r w:rsidRPr="00A1115A">
              <w:t>-50</w:t>
            </w:r>
          </w:p>
        </w:tc>
        <w:tc>
          <w:tcPr>
            <w:tcW w:w="850" w:type="dxa"/>
            <w:noWrap/>
            <w:vAlign w:val="center"/>
          </w:tcPr>
          <w:p w14:paraId="500958C6" w14:textId="77777777" w:rsidR="00405010" w:rsidRPr="00A1115A" w:rsidRDefault="00405010" w:rsidP="000B312C">
            <w:pPr>
              <w:pStyle w:val="TAC"/>
            </w:pPr>
            <w:r w:rsidRPr="00A1115A">
              <w:t>1</w:t>
            </w:r>
          </w:p>
        </w:tc>
        <w:tc>
          <w:tcPr>
            <w:tcW w:w="928" w:type="dxa"/>
            <w:noWrap/>
            <w:vAlign w:val="center"/>
          </w:tcPr>
          <w:p w14:paraId="119F7F6C" w14:textId="77777777" w:rsidR="00405010" w:rsidRPr="00A1115A" w:rsidRDefault="00405010" w:rsidP="000B312C">
            <w:pPr>
              <w:pStyle w:val="TAC"/>
            </w:pPr>
          </w:p>
        </w:tc>
      </w:tr>
      <w:tr w:rsidR="00405010" w:rsidRPr="00A1115A" w14:paraId="2237C8AE" w14:textId="77777777" w:rsidTr="000B312C">
        <w:trPr>
          <w:trHeight w:val="225"/>
          <w:jc w:val="center"/>
        </w:trPr>
        <w:tc>
          <w:tcPr>
            <w:tcW w:w="959" w:type="dxa"/>
            <w:vMerge/>
            <w:shd w:val="clear" w:color="auto" w:fill="auto"/>
            <w:vAlign w:val="center"/>
          </w:tcPr>
          <w:p w14:paraId="14F0D726" w14:textId="77777777" w:rsidR="00405010" w:rsidRPr="00A1115A" w:rsidRDefault="00405010" w:rsidP="000B312C">
            <w:pPr>
              <w:pStyle w:val="TAC"/>
            </w:pPr>
          </w:p>
        </w:tc>
        <w:tc>
          <w:tcPr>
            <w:tcW w:w="2831" w:type="dxa"/>
            <w:vAlign w:val="center"/>
          </w:tcPr>
          <w:p w14:paraId="767A7CE8" w14:textId="77777777" w:rsidR="00405010" w:rsidRDefault="00405010" w:rsidP="000B312C">
            <w:pPr>
              <w:pStyle w:val="TAL"/>
              <w:rPr>
                <w:lang w:val="sv-FI"/>
              </w:rPr>
            </w:pPr>
            <w:r w:rsidRPr="00A1115A">
              <w:t>NR Band n77</w:t>
            </w:r>
          </w:p>
        </w:tc>
        <w:tc>
          <w:tcPr>
            <w:tcW w:w="810" w:type="dxa"/>
            <w:vAlign w:val="center"/>
          </w:tcPr>
          <w:p w14:paraId="5416C1A6" w14:textId="77777777" w:rsidR="00405010" w:rsidRPr="00A1115A" w:rsidRDefault="00405010" w:rsidP="000B312C">
            <w:pPr>
              <w:pStyle w:val="TAC"/>
            </w:pPr>
            <w:proofErr w:type="spellStart"/>
            <w:r w:rsidRPr="00A1115A">
              <w:t>F</w:t>
            </w:r>
            <w:r w:rsidRPr="00A1115A">
              <w:rPr>
                <w:vertAlign w:val="subscript"/>
              </w:rPr>
              <w:t>DL_low</w:t>
            </w:r>
            <w:proofErr w:type="spellEnd"/>
          </w:p>
        </w:tc>
        <w:tc>
          <w:tcPr>
            <w:tcW w:w="540" w:type="dxa"/>
            <w:vAlign w:val="center"/>
          </w:tcPr>
          <w:p w14:paraId="080FD067" w14:textId="77777777" w:rsidR="00405010" w:rsidRPr="00A1115A" w:rsidRDefault="00405010" w:rsidP="000B312C">
            <w:pPr>
              <w:pStyle w:val="TAC"/>
            </w:pPr>
            <w:r w:rsidRPr="00A1115A">
              <w:t>-</w:t>
            </w:r>
          </w:p>
        </w:tc>
        <w:tc>
          <w:tcPr>
            <w:tcW w:w="889" w:type="dxa"/>
            <w:vAlign w:val="center"/>
          </w:tcPr>
          <w:p w14:paraId="61BAC3C0" w14:textId="77777777" w:rsidR="00405010" w:rsidRPr="00A1115A" w:rsidRDefault="00405010" w:rsidP="000B312C">
            <w:pPr>
              <w:pStyle w:val="TAC"/>
            </w:pPr>
            <w:proofErr w:type="spellStart"/>
            <w:r w:rsidRPr="00A1115A">
              <w:t>F</w:t>
            </w:r>
            <w:r w:rsidRPr="00A1115A">
              <w:rPr>
                <w:vertAlign w:val="subscript"/>
              </w:rPr>
              <w:t>DL_high</w:t>
            </w:r>
            <w:proofErr w:type="spellEnd"/>
          </w:p>
        </w:tc>
        <w:tc>
          <w:tcPr>
            <w:tcW w:w="1133" w:type="dxa"/>
            <w:vAlign w:val="center"/>
          </w:tcPr>
          <w:p w14:paraId="54F48FC4" w14:textId="77777777" w:rsidR="00405010" w:rsidRPr="00A1115A" w:rsidRDefault="00405010" w:rsidP="000B312C">
            <w:pPr>
              <w:pStyle w:val="TAC"/>
            </w:pPr>
            <w:r w:rsidRPr="00A1115A">
              <w:t>-50</w:t>
            </w:r>
          </w:p>
        </w:tc>
        <w:tc>
          <w:tcPr>
            <w:tcW w:w="850" w:type="dxa"/>
            <w:noWrap/>
            <w:vAlign w:val="center"/>
          </w:tcPr>
          <w:p w14:paraId="453C2513" w14:textId="77777777" w:rsidR="00405010" w:rsidRPr="00A1115A" w:rsidRDefault="00405010" w:rsidP="000B312C">
            <w:pPr>
              <w:pStyle w:val="TAC"/>
            </w:pPr>
            <w:r w:rsidRPr="00A1115A">
              <w:t>1</w:t>
            </w:r>
          </w:p>
        </w:tc>
        <w:tc>
          <w:tcPr>
            <w:tcW w:w="928" w:type="dxa"/>
            <w:noWrap/>
            <w:vAlign w:val="center"/>
          </w:tcPr>
          <w:p w14:paraId="2F671FB2" w14:textId="77777777" w:rsidR="00405010" w:rsidRPr="00A1115A" w:rsidRDefault="00405010" w:rsidP="000B312C">
            <w:pPr>
              <w:pStyle w:val="TAC"/>
            </w:pPr>
            <w:r w:rsidRPr="00A1115A">
              <w:t>2</w:t>
            </w:r>
          </w:p>
        </w:tc>
      </w:tr>
      <w:tr w:rsidR="00405010" w:rsidRPr="00A1115A" w14:paraId="6DBBCDB7" w14:textId="77777777" w:rsidTr="00405010">
        <w:trPr>
          <w:trHeight w:val="225"/>
          <w:jc w:val="center"/>
        </w:trPr>
        <w:tc>
          <w:tcPr>
            <w:tcW w:w="959" w:type="dxa"/>
            <w:vMerge/>
            <w:shd w:val="clear" w:color="auto" w:fill="auto"/>
            <w:vAlign w:val="center"/>
          </w:tcPr>
          <w:p w14:paraId="511A8CF5" w14:textId="77777777" w:rsidR="00405010" w:rsidRPr="00A1115A" w:rsidRDefault="00405010" w:rsidP="000B312C">
            <w:pPr>
              <w:pStyle w:val="TAC"/>
            </w:pPr>
          </w:p>
        </w:tc>
        <w:tc>
          <w:tcPr>
            <w:tcW w:w="2831" w:type="dxa"/>
            <w:vAlign w:val="center"/>
          </w:tcPr>
          <w:p w14:paraId="029E735E" w14:textId="77777777" w:rsidR="00405010" w:rsidRPr="00A1115A" w:rsidRDefault="00405010" w:rsidP="000B312C">
            <w:pPr>
              <w:pStyle w:val="TAL"/>
            </w:pPr>
            <w:r>
              <w:rPr>
                <w:lang w:val="sv-FI"/>
              </w:rPr>
              <w:t>NR</w:t>
            </w:r>
            <w:r w:rsidRPr="00A1115A">
              <w:rPr>
                <w:lang w:val="sv-FI"/>
              </w:rPr>
              <w:t xml:space="preserve"> Band </w:t>
            </w:r>
            <w:r>
              <w:rPr>
                <w:lang w:val="sv-FI"/>
              </w:rPr>
              <w:t>n2, n25, n70</w:t>
            </w:r>
          </w:p>
        </w:tc>
        <w:tc>
          <w:tcPr>
            <w:tcW w:w="810" w:type="dxa"/>
            <w:vAlign w:val="center"/>
          </w:tcPr>
          <w:p w14:paraId="13BC80E4" w14:textId="77777777" w:rsidR="00405010" w:rsidRPr="00A1115A" w:rsidRDefault="00405010" w:rsidP="000B312C">
            <w:pPr>
              <w:pStyle w:val="TAC"/>
            </w:pPr>
            <w:proofErr w:type="spellStart"/>
            <w:r w:rsidRPr="00A1115A">
              <w:t>F</w:t>
            </w:r>
            <w:r w:rsidRPr="00A1115A">
              <w:rPr>
                <w:vertAlign w:val="subscript"/>
              </w:rPr>
              <w:t>DL_low</w:t>
            </w:r>
            <w:proofErr w:type="spellEnd"/>
          </w:p>
        </w:tc>
        <w:tc>
          <w:tcPr>
            <w:tcW w:w="540" w:type="dxa"/>
            <w:vAlign w:val="center"/>
          </w:tcPr>
          <w:p w14:paraId="41A976F5" w14:textId="77777777" w:rsidR="00405010" w:rsidRPr="00A1115A" w:rsidRDefault="00405010" w:rsidP="000B312C">
            <w:pPr>
              <w:pStyle w:val="TAC"/>
            </w:pPr>
            <w:r w:rsidRPr="00A1115A">
              <w:t>-</w:t>
            </w:r>
          </w:p>
        </w:tc>
        <w:tc>
          <w:tcPr>
            <w:tcW w:w="889" w:type="dxa"/>
            <w:vAlign w:val="center"/>
          </w:tcPr>
          <w:p w14:paraId="1D457477" w14:textId="77777777" w:rsidR="00405010" w:rsidRPr="00A1115A" w:rsidRDefault="00405010" w:rsidP="000B312C">
            <w:pPr>
              <w:pStyle w:val="TAC"/>
            </w:pPr>
            <w:proofErr w:type="spellStart"/>
            <w:r w:rsidRPr="00A1115A">
              <w:t>F</w:t>
            </w:r>
            <w:r w:rsidRPr="00A1115A">
              <w:rPr>
                <w:vertAlign w:val="subscript"/>
              </w:rPr>
              <w:t>DL_high</w:t>
            </w:r>
            <w:proofErr w:type="spellEnd"/>
          </w:p>
        </w:tc>
        <w:tc>
          <w:tcPr>
            <w:tcW w:w="1133" w:type="dxa"/>
            <w:vAlign w:val="center"/>
          </w:tcPr>
          <w:p w14:paraId="0C91BC72" w14:textId="77777777" w:rsidR="00405010" w:rsidRPr="00A1115A" w:rsidRDefault="00405010" w:rsidP="000B312C">
            <w:pPr>
              <w:pStyle w:val="TAC"/>
            </w:pPr>
            <w:r>
              <w:rPr>
                <w:rFonts w:hint="eastAsia"/>
              </w:rPr>
              <w:t>N</w:t>
            </w:r>
            <w:r>
              <w:t>A</w:t>
            </w:r>
          </w:p>
        </w:tc>
        <w:tc>
          <w:tcPr>
            <w:tcW w:w="850" w:type="dxa"/>
            <w:noWrap/>
            <w:vAlign w:val="center"/>
          </w:tcPr>
          <w:p w14:paraId="4DF71244" w14:textId="77777777" w:rsidR="00405010" w:rsidRPr="00A1115A" w:rsidRDefault="00405010" w:rsidP="000B312C">
            <w:pPr>
              <w:pStyle w:val="TAC"/>
            </w:pPr>
            <w:r>
              <w:rPr>
                <w:rFonts w:hint="eastAsia"/>
              </w:rPr>
              <w:t>N</w:t>
            </w:r>
            <w:r>
              <w:t>A</w:t>
            </w:r>
          </w:p>
        </w:tc>
        <w:tc>
          <w:tcPr>
            <w:tcW w:w="928" w:type="dxa"/>
            <w:noWrap/>
            <w:vAlign w:val="center"/>
          </w:tcPr>
          <w:p w14:paraId="1A84A507" w14:textId="77777777" w:rsidR="00405010" w:rsidRPr="00A1115A" w:rsidRDefault="00405010" w:rsidP="000B312C">
            <w:pPr>
              <w:pStyle w:val="TAC"/>
            </w:pPr>
            <w:r w:rsidRPr="00936CDE">
              <w:rPr>
                <w:rFonts w:hint="eastAsia"/>
              </w:rPr>
              <w:t>3</w:t>
            </w:r>
          </w:p>
        </w:tc>
      </w:tr>
    </w:tbl>
    <w:p w14:paraId="55D48C86" w14:textId="77777777" w:rsidR="00A60A40" w:rsidRDefault="00A60A40" w:rsidP="00A60A40"/>
    <w:p w14:paraId="1A30FC0C" w14:textId="6383E427" w:rsidR="00986264" w:rsidRDefault="00986264" w:rsidP="00986264">
      <w:pPr>
        <w:pStyle w:val="Heading2"/>
      </w:pPr>
      <w:r>
        <w:t>2.2</w:t>
      </w:r>
      <w:r>
        <w:tab/>
      </w:r>
      <w:r w:rsidR="00D556F1">
        <w:t>Rx requirements</w:t>
      </w:r>
    </w:p>
    <w:p w14:paraId="65729A79" w14:textId="1EEA423C" w:rsidR="00CB61E2" w:rsidRDefault="00CB61E2" w:rsidP="00CB61E2">
      <w:pPr>
        <w:pStyle w:val="Heading3"/>
      </w:pPr>
      <w:r>
        <w:t>2.2.1</w:t>
      </w:r>
      <w:r>
        <w:tab/>
        <w:t>Reference sensitivity level</w:t>
      </w:r>
    </w:p>
    <w:p w14:paraId="789CF702" w14:textId="3D28FD7C" w:rsidR="00CB61E2" w:rsidRDefault="001C5C02" w:rsidP="00CB61E2">
      <w:r>
        <w:t>Table 2.2.1-1 below present a small summary of the 5MHz REFSENS values for several TN/NTN bands at 2.5GHz. For instance, band n53, which has the same frequency range as the new NTN band, has REFSENS of -100dBm. Band n41 has a higher REFSENS values because of its frequency range. And band n7, which occupies same frequency range as band n41, has 0.5dB higher value because it is the FDD band. Thus, t</w:t>
      </w:r>
      <w:r w:rsidR="00706882">
        <w:t>he reference sensitiv</w:t>
      </w:r>
      <w:r>
        <w:t>ity</w:t>
      </w:r>
      <w:r w:rsidR="00706882">
        <w:t xml:space="preserve"> level for the new NTN band can be devised leveraging existing values specified for the terrestrial band n53 (DL frequency range at 2483.5-2497MHz). </w:t>
      </w:r>
      <w:r>
        <w:t xml:space="preserve">Since the new NTN band is FDD, additional 0.5dB insertion loss can be added resulting in -99.5dBm. In fact, this value is perfectly aligned with </w:t>
      </w:r>
      <w:r w:rsidR="00454A00">
        <w:t>another</w:t>
      </w:r>
      <w:r>
        <w:t xml:space="preserve"> NTN band n256, which is also the FDD band operating in the same frequency range. </w:t>
      </w:r>
    </w:p>
    <w:p w14:paraId="593145E9" w14:textId="19002F3C" w:rsidR="00BF2750" w:rsidRDefault="00BF2750" w:rsidP="00914C2F">
      <w:pPr>
        <w:pStyle w:val="TH"/>
      </w:pPr>
      <w:r>
        <w:lastRenderedPageBreak/>
        <w:t>Table 2.2.1-1: Summary of REFSENS values for the 5MHz NR channel of TN/NTN bands at 2.5GHz.</w:t>
      </w:r>
    </w:p>
    <w:tbl>
      <w:tblPr>
        <w:tblStyle w:val="TableGrid"/>
        <w:tblW w:w="0" w:type="auto"/>
        <w:tblInd w:w="1129" w:type="dxa"/>
        <w:tblLook w:val="04A0" w:firstRow="1" w:lastRow="0" w:firstColumn="1" w:lastColumn="0" w:noHBand="0" w:noVBand="1"/>
      </w:tblPr>
      <w:tblGrid>
        <w:gridCol w:w="851"/>
        <w:gridCol w:w="1701"/>
        <w:gridCol w:w="2126"/>
        <w:gridCol w:w="1897"/>
      </w:tblGrid>
      <w:tr w:rsidR="00BF2750" w14:paraId="6819B0AE" w14:textId="77777777" w:rsidTr="00BF2750">
        <w:tc>
          <w:tcPr>
            <w:tcW w:w="851" w:type="dxa"/>
          </w:tcPr>
          <w:p w14:paraId="3C83FC6C" w14:textId="478B2D2E" w:rsidR="00BF2750" w:rsidRDefault="00BF2750" w:rsidP="00BF2750">
            <w:pPr>
              <w:pStyle w:val="TAH"/>
            </w:pPr>
            <w:r>
              <w:t>Band</w:t>
            </w:r>
          </w:p>
        </w:tc>
        <w:tc>
          <w:tcPr>
            <w:tcW w:w="1701" w:type="dxa"/>
          </w:tcPr>
          <w:p w14:paraId="2E779BAB" w14:textId="67F5C03A" w:rsidR="00BF2750" w:rsidRDefault="00BF2750" w:rsidP="00BF2750">
            <w:pPr>
              <w:pStyle w:val="TAH"/>
            </w:pPr>
            <w:r>
              <w:t>Type</w:t>
            </w:r>
          </w:p>
        </w:tc>
        <w:tc>
          <w:tcPr>
            <w:tcW w:w="2126" w:type="dxa"/>
          </w:tcPr>
          <w:p w14:paraId="3D9BC032" w14:textId="15CDB3C8" w:rsidR="00BF2750" w:rsidRDefault="00BF2750" w:rsidP="00BF2750">
            <w:pPr>
              <w:pStyle w:val="TAH"/>
            </w:pPr>
            <w:r>
              <w:t>DL range</w:t>
            </w:r>
          </w:p>
        </w:tc>
        <w:tc>
          <w:tcPr>
            <w:tcW w:w="1897" w:type="dxa"/>
          </w:tcPr>
          <w:p w14:paraId="1B29062C" w14:textId="209BBA9D" w:rsidR="00BF2750" w:rsidRDefault="00BF2750" w:rsidP="00BF2750">
            <w:pPr>
              <w:pStyle w:val="TAH"/>
            </w:pPr>
            <w:r>
              <w:t>REFSENS</w:t>
            </w:r>
          </w:p>
        </w:tc>
      </w:tr>
      <w:tr w:rsidR="00BF2750" w14:paraId="0021F10B" w14:textId="77777777" w:rsidTr="00BF2750">
        <w:tc>
          <w:tcPr>
            <w:tcW w:w="851" w:type="dxa"/>
          </w:tcPr>
          <w:p w14:paraId="3C9BEB5D" w14:textId="72441E63" w:rsidR="00BF2750" w:rsidRDefault="00BF2750" w:rsidP="00BF2750">
            <w:pPr>
              <w:pStyle w:val="TAC"/>
            </w:pPr>
            <w:r>
              <w:t>n256</w:t>
            </w:r>
          </w:p>
        </w:tc>
        <w:tc>
          <w:tcPr>
            <w:tcW w:w="1701" w:type="dxa"/>
          </w:tcPr>
          <w:p w14:paraId="44A114B1" w14:textId="162F91C0" w:rsidR="00BF2750" w:rsidRDefault="00BF2750" w:rsidP="00BF2750">
            <w:pPr>
              <w:pStyle w:val="TAC"/>
            </w:pPr>
            <w:r>
              <w:t>NTN FDD</w:t>
            </w:r>
          </w:p>
        </w:tc>
        <w:tc>
          <w:tcPr>
            <w:tcW w:w="2126" w:type="dxa"/>
          </w:tcPr>
          <w:p w14:paraId="72A3B632" w14:textId="5DA54824" w:rsidR="00BF2750" w:rsidRDefault="00BF2750" w:rsidP="00BF2750">
            <w:pPr>
              <w:pStyle w:val="TAC"/>
            </w:pPr>
            <w:r>
              <w:t>2170-2200MHz</w:t>
            </w:r>
          </w:p>
        </w:tc>
        <w:tc>
          <w:tcPr>
            <w:tcW w:w="1897" w:type="dxa"/>
          </w:tcPr>
          <w:p w14:paraId="0D918B96" w14:textId="5EC4BFA1" w:rsidR="00BF2750" w:rsidRDefault="00BF2750" w:rsidP="00BF2750">
            <w:pPr>
              <w:pStyle w:val="TAC"/>
            </w:pPr>
            <w:r>
              <w:t>-99.5dBm</w:t>
            </w:r>
          </w:p>
        </w:tc>
      </w:tr>
      <w:tr w:rsidR="00BF2750" w14:paraId="043E2CB0" w14:textId="77777777" w:rsidTr="00BF2750">
        <w:tc>
          <w:tcPr>
            <w:tcW w:w="851" w:type="dxa"/>
          </w:tcPr>
          <w:p w14:paraId="3128F5E9" w14:textId="5B408C2B" w:rsidR="00BF2750" w:rsidRDefault="00BF2750" w:rsidP="00BF2750">
            <w:pPr>
              <w:pStyle w:val="TAC"/>
            </w:pPr>
            <w:r>
              <w:t>n53</w:t>
            </w:r>
          </w:p>
        </w:tc>
        <w:tc>
          <w:tcPr>
            <w:tcW w:w="1701" w:type="dxa"/>
          </w:tcPr>
          <w:p w14:paraId="0B6EA6FE" w14:textId="289424AB" w:rsidR="00BF2750" w:rsidRDefault="00BF2750" w:rsidP="00BF2750">
            <w:pPr>
              <w:pStyle w:val="TAC"/>
            </w:pPr>
            <w:r>
              <w:t>TN TDD</w:t>
            </w:r>
          </w:p>
        </w:tc>
        <w:tc>
          <w:tcPr>
            <w:tcW w:w="2126" w:type="dxa"/>
          </w:tcPr>
          <w:p w14:paraId="2F091ABE" w14:textId="0B489652" w:rsidR="00BF2750" w:rsidRDefault="00BF2750" w:rsidP="00BF2750">
            <w:pPr>
              <w:pStyle w:val="TAC"/>
            </w:pPr>
            <w:r>
              <w:t>2483.5-2495MHz</w:t>
            </w:r>
          </w:p>
        </w:tc>
        <w:tc>
          <w:tcPr>
            <w:tcW w:w="1897" w:type="dxa"/>
          </w:tcPr>
          <w:p w14:paraId="0B53B4E8" w14:textId="467F022D" w:rsidR="00BF2750" w:rsidRDefault="00BF2750" w:rsidP="00BF2750">
            <w:pPr>
              <w:pStyle w:val="TAC"/>
            </w:pPr>
            <w:r>
              <w:t>-100dBm</w:t>
            </w:r>
          </w:p>
        </w:tc>
      </w:tr>
      <w:tr w:rsidR="00BF2750" w14:paraId="2A5DD87A" w14:textId="77777777" w:rsidTr="00BF2750">
        <w:tc>
          <w:tcPr>
            <w:tcW w:w="851" w:type="dxa"/>
          </w:tcPr>
          <w:p w14:paraId="604500BA" w14:textId="4F90CD79" w:rsidR="00BF2750" w:rsidRDefault="00BF2750" w:rsidP="00BF2750">
            <w:pPr>
              <w:pStyle w:val="TAC"/>
            </w:pPr>
            <w:r>
              <w:t>n41</w:t>
            </w:r>
          </w:p>
        </w:tc>
        <w:tc>
          <w:tcPr>
            <w:tcW w:w="1701" w:type="dxa"/>
          </w:tcPr>
          <w:p w14:paraId="5239C087" w14:textId="5FCD38F0" w:rsidR="00BF2750" w:rsidRDefault="00BF2750" w:rsidP="00BF2750">
            <w:pPr>
              <w:pStyle w:val="TAC"/>
            </w:pPr>
            <w:r>
              <w:t>TN TDD</w:t>
            </w:r>
          </w:p>
        </w:tc>
        <w:tc>
          <w:tcPr>
            <w:tcW w:w="2126" w:type="dxa"/>
          </w:tcPr>
          <w:p w14:paraId="0C9BD689" w14:textId="5D66F808" w:rsidR="00BF2750" w:rsidRDefault="00BF2750" w:rsidP="00BF2750">
            <w:pPr>
              <w:pStyle w:val="TAC"/>
            </w:pPr>
            <w:r>
              <w:t>2496-2690MHz</w:t>
            </w:r>
          </w:p>
        </w:tc>
        <w:tc>
          <w:tcPr>
            <w:tcW w:w="1897" w:type="dxa"/>
          </w:tcPr>
          <w:p w14:paraId="5181F0ED" w14:textId="3804B9F8" w:rsidR="00BF2750" w:rsidRDefault="00BF2750" w:rsidP="00BF2750">
            <w:pPr>
              <w:pStyle w:val="TAC"/>
            </w:pPr>
            <w:r>
              <w:t>-98.5dBm</w:t>
            </w:r>
          </w:p>
        </w:tc>
      </w:tr>
      <w:tr w:rsidR="00BF2750" w14:paraId="4DCC54BA" w14:textId="77777777" w:rsidTr="00BF2750">
        <w:tc>
          <w:tcPr>
            <w:tcW w:w="851" w:type="dxa"/>
          </w:tcPr>
          <w:p w14:paraId="6D468B53" w14:textId="62C0FBE2" w:rsidR="00BF2750" w:rsidRDefault="00BF2750" w:rsidP="00BF2750">
            <w:pPr>
              <w:pStyle w:val="TAC"/>
            </w:pPr>
            <w:r>
              <w:t>n7</w:t>
            </w:r>
          </w:p>
        </w:tc>
        <w:tc>
          <w:tcPr>
            <w:tcW w:w="1701" w:type="dxa"/>
          </w:tcPr>
          <w:p w14:paraId="465BCDAD" w14:textId="690C7468" w:rsidR="00BF2750" w:rsidRDefault="00BF2750" w:rsidP="00BF2750">
            <w:pPr>
              <w:pStyle w:val="TAC"/>
            </w:pPr>
            <w:r>
              <w:t>TN FDD</w:t>
            </w:r>
          </w:p>
        </w:tc>
        <w:tc>
          <w:tcPr>
            <w:tcW w:w="2126" w:type="dxa"/>
          </w:tcPr>
          <w:p w14:paraId="4AEE31E6" w14:textId="6540265C" w:rsidR="00BF2750" w:rsidRDefault="00BF2750" w:rsidP="00BF2750">
            <w:pPr>
              <w:pStyle w:val="TAC"/>
            </w:pPr>
            <w:r>
              <w:t>2620-2690MHz</w:t>
            </w:r>
          </w:p>
        </w:tc>
        <w:tc>
          <w:tcPr>
            <w:tcW w:w="1897" w:type="dxa"/>
          </w:tcPr>
          <w:p w14:paraId="2EFD2C68" w14:textId="24224086" w:rsidR="00BF2750" w:rsidRDefault="00BF2750" w:rsidP="00BF2750">
            <w:pPr>
              <w:pStyle w:val="TAC"/>
            </w:pPr>
            <w:r>
              <w:t>-98dBm</w:t>
            </w:r>
          </w:p>
        </w:tc>
      </w:tr>
    </w:tbl>
    <w:p w14:paraId="6700A86C" w14:textId="77777777" w:rsidR="00603ABF" w:rsidRDefault="00603ABF" w:rsidP="00CB61E2"/>
    <w:p w14:paraId="38BD0CE0" w14:textId="619CC4AC" w:rsidR="00CB61E2" w:rsidRDefault="00CB61E2" w:rsidP="00CB61E2">
      <w:pPr>
        <w:pStyle w:val="Proposal"/>
      </w:pPr>
      <w:bookmarkStart w:id="140" w:name="_Toc126155658"/>
      <w:bookmarkStart w:id="141" w:name="_Toc126155786"/>
      <w:bookmarkStart w:id="142" w:name="_Toc126222098"/>
      <w:bookmarkStart w:id="143" w:name="_Toc126575022"/>
      <w:bookmarkStart w:id="144" w:name="_Toc126575705"/>
      <w:bookmarkStart w:id="145" w:name="_Toc126585842"/>
      <w:bookmarkStart w:id="146" w:name="_Toc126669587"/>
      <w:bookmarkStart w:id="147" w:name="_Toc131507263"/>
      <w:bookmarkStart w:id="148" w:name="_Toc131507435"/>
      <w:bookmarkStart w:id="149" w:name="_Toc131694055"/>
      <w:bookmarkStart w:id="150" w:name="_Toc133589624"/>
      <w:bookmarkStart w:id="151" w:name="_Toc133589826"/>
      <w:bookmarkStart w:id="152" w:name="_Toc133590271"/>
      <w:bookmarkStart w:id="153" w:name="_Toc133940390"/>
      <w:bookmarkStart w:id="154" w:name="_Toc133940461"/>
      <w:bookmarkStart w:id="155" w:name="_Toc133942360"/>
      <w:bookmarkStart w:id="156" w:name="_Toc134277740"/>
      <w:bookmarkStart w:id="157" w:name="_Toc134434543"/>
      <w:bookmarkStart w:id="158" w:name="_Toc134531760"/>
      <w:bookmarkStart w:id="159" w:name="_Toc134539118"/>
      <w:bookmarkStart w:id="160" w:name="_Toc134626537"/>
      <w:bookmarkStart w:id="161" w:name="_Toc135074515"/>
      <w:r>
        <w:t xml:space="preserve">Proposal </w:t>
      </w:r>
      <w:r w:rsidR="00F63521">
        <w:t>5</w:t>
      </w:r>
      <w:r>
        <w:t>:</w:t>
      </w:r>
      <w:r>
        <w:tab/>
      </w:r>
      <w:r w:rsidR="00BF2750">
        <w:t>Define</w:t>
      </w:r>
      <w:r>
        <w:t xml:space="preserve"> REFSENS values as </w:t>
      </w:r>
      <w:r w:rsidR="00BF2750">
        <w:t>band n53 REFSENS with 0.5dB insertion loss (</w:t>
      </w:r>
      <w:proofErr w:type="gramStart"/>
      <w:r w:rsidR="00BF2750">
        <w:t>i.e.</w:t>
      </w:r>
      <w:proofErr w:type="gramEnd"/>
      <w:r w:rsidR="00BF2750">
        <w:t xml:space="preserve"> same as </w:t>
      </w:r>
      <w:r>
        <w:t xml:space="preserve">for the </w:t>
      </w:r>
      <w:r w:rsidR="00BF2750">
        <w:t xml:space="preserve">NTN </w:t>
      </w:r>
      <w:r>
        <w:t>band n256</w:t>
      </w:r>
      <w:r w:rsidR="00BF2750">
        <w:t>)</w:t>
      </w:r>
      <w:r w:rsidRPr="003E7753">
        <w:t>.</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tab/>
      </w:r>
    </w:p>
    <w:p w14:paraId="5E8CCCDC" w14:textId="77777777" w:rsidR="008D13E6" w:rsidRDefault="008D13E6" w:rsidP="00986264"/>
    <w:p w14:paraId="730592E4" w14:textId="444DDEF1" w:rsidR="00986264" w:rsidRDefault="008D13E6" w:rsidP="00986264">
      <w:r>
        <w:t>Based on the proposal 4, table below presents REFSENS values for other NR channel bandwidths and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706882" w14:paraId="69EDD118" w14:textId="77777777" w:rsidTr="00D10B2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5D498E88" w14:textId="77777777" w:rsidR="00706882" w:rsidRDefault="00706882" w:rsidP="00D10B2C">
            <w:pPr>
              <w:pStyle w:val="TAH"/>
              <w:rPr>
                <w:rFonts w:eastAsia="PMingLiU"/>
                <w:lang w:val="en-US" w:eastAsia="en-GB"/>
              </w:rPr>
            </w:pPr>
            <w:r>
              <w:rPr>
                <w:rFonts w:eastAsia="PMingLiU"/>
                <w:lang w:val="en-US" w:eastAsia="en-GB"/>
              </w:rPr>
              <w:t>Operating band / SCS / Channel bandwidth</w:t>
            </w:r>
          </w:p>
        </w:tc>
      </w:tr>
      <w:tr w:rsidR="00706882" w14:paraId="7EA60BCA" w14:textId="77777777" w:rsidTr="00D10B2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37B6FD1" w14:textId="77777777" w:rsidR="00706882" w:rsidRDefault="00706882" w:rsidP="00D10B2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117D868F" w14:textId="77777777" w:rsidR="00706882" w:rsidRDefault="00706882" w:rsidP="00D10B2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179FE96E" w14:textId="77777777" w:rsidR="00706882" w:rsidRDefault="00706882" w:rsidP="00D10B2C">
            <w:pPr>
              <w:pStyle w:val="TAH"/>
              <w:rPr>
                <w:rFonts w:eastAsia="PMingLiU"/>
                <w:lang w:val="en-US" w:eastAsia="en-GB"/>
              </w:rPr>
            </w:pPr>
            <w:r>
              <w:rPr>
                <w:rFonts w:eastAsia="PMingLiU"/>
                <w:lang w:val="en-US" w:eastAsia="en-GB"/>
              </w:rPr>
              <w:t>5</w:t>
            </w:r>
          </w:p>
          <w:p w14:paraId="6CCACD64" w14:textId="77777777" w:rsidR="00706882" w:rsidRDefault="00706882" w:rsidP="00D10B2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366A84" w14:textId="77777777" w:rsidR="00706882" w:rsidRDefault="00706882" w:rsidP="00D10B2C">
            <w:pPr>
              <w:pStyle w:val="TAH"/>
              <w:rPr>
                <w:rFonts w:eastAsia="PMingLiU"/>
                <w:lang w:val="en-US" w:eastAsia="en-GB"/>
              </w:rPr>
            </w:pPr>
            <w:r>
              <w:rPr>
                <w:rFonts w:eastAsia="PMingLiU"/>
                <w:lang w:val="en-US" w:eastAsia="en-GB"/>
              </w:rPr>
              <w:t>10</w:t>
            </w:r>
          </w:p>
          <w:p w14:paraId="31A12717" w14:textId="77777777" w:rsidR="00706882" w:rsidRDefault="00706882" w:rsidP="00D10B2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656EBB" w14:textId="77777777" w:rsidR="00706882" w:rsidRDefault="00706882" w:rsidP="00D10B2C">
            <w:pPr>
              <w:pStyle w:val="TAH"/>
              <w:rPr>
                <w:rFonts w:eastAsia="PMingLiU"/>
                <w:lang w:val="en-US" w:eastAsia="en-GB"/>
              </w:rPr>
            </w:pPr>
            <w:r>
              <w:rPr>
                <w:rFonts w:eastAsia="PMingLiU"/>
                <w:lang w:val="en-US" w:eastAsia="en-GB"/>
              </w:rPr>
              <w:t>15</w:t>
            </w:r>
          </w:p>
          <w:p w14:paraId="6455B973" w14:textId="77777777" w:rsidR="00706882" w:rsidRDefault="00706882" w:rsidP="00D10B2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7B84F7D" w14:textId="77777777" w:rsidR="00706882" w:rsidRDefault="00706882" w:rsidP="00D10B2C">
            <w:pPr>
              <w:pStyle w:val="TAH"/>
              <w:rPr>
                <w:rFonts w:eastAsia="PMingLiU"/>
                <w:lang w:val="en-US" w:eastAsia="en-GB"/>
              </w:rPr>
            </w:pPr>
            <w:r>
              <w:rPr>
                <w:rFonts w:eastAsia="PMingLiU"/>
                <w:lang w:val="en-US" w:eastAsia="en-GB"/>
              </w:rPr>
              <w:t>20</w:t>
            </w:r>
          </w:p>
          <w:p w14:paraId="04CE38AB" w14:textId="77777777" w:rsidR="00706882" w:rsidRDefault="00706882" w:rsidP="00D10B2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60ABD2" w14:textId="77777777" w:rsidR="00706882" w:rsidRDefault="00706882" w:rsidP="00D10B2C">
            <w:pPr>
              <w:pStyle w:val="TAH"/>
              <w:rPr>
                <w:rFonts w:eastAsia="PMingLiU"/>
                <w:lang w:val="en-US" w:eastAsia="en-GB"/>
              </w:rPr>
            </w:pPr>
            <w:r>
              <w:rPr>
                <w:rFonts w:eastAsia="PMingLiU"/>
                <w:lang w:val="en-US" w:eastAsia="en-GB"/>
              </w:rPr>
              <w:t>25</w:t>
            </w:r>
          </w:p>
          <w:p w14:paraId="75AC7DDD" w14:textId="77777777" w:rsidR="00706882" w:rsidRDefault="00706882" w:rsidP="00D10B2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5657ABF" w14:textId="77777777" w:rsidR="00706882" w:rsidRDefault="00706882" w:rsidP="00D10B2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5122EE24" w14:textId="77777777" w:rsidR="00706882" w:rsidRDefault="00706882" w:rsidP="00D10B2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16C58D" w14:textId="77777777" w:rsidR="00706882" w:rsidRDefault="00706882" w:rsidP="00D10B2C">
            <w:pPr>
              <w:pStyle w:val="TAH"/>
              <w:rPr>
                <w:rFonts w:eastAsia="PMingLiU"/>
                <w:lang w:val="en-US" w:eastAsia="en-GB"/>
              </w:rPr>
            </w:pPr>
            <w:r>
              <w:rPr>
                <w:rFonts w:eastAsia="PMingLiU"/>
                <w:lang w:val="en-US" w:eastAsia="en-GB"/>
              </w:rPr>
              <w:t>40</w:t>
            </w:r>
          </w:p>
          <w:p w14:paraId="38A59055" w14:textId="77777777" w:rsidR="00706882" w:rsidRDefault="00706882" w:rsidP="00D10B2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29EEC1D" w14:textId="77777777" w:rsidR="00706882" w:rsidRDefault="00706882" w:rsidP="00D10B2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D4E934" w14:textId="77777777" w:rsidR="00706882" w:rsidRDefault="00706882" w:rsidP="00D10B2C">
            <w:pPr>
              <w:pStyle w:val="TAH"/>
              <w:rPr>
                <w:rFonts w:eastAsia="PMingLiU"/>
                <w:lang w:val="en-US" w:eastAsia="en-GB"/>
              </w:rPr>
            </w:pPr>
            <w:r>
              <w:rPr>
                <w:rFonts w:eastAsia="PMingLiU"/>
                <w:lang w:val="en-US" w:eastAsia="en-GB"/>
              </w:rPr>
              <w:t>50</w:t>
            </w:r>
          </w:p>
          <w:p w14:paraId="34035379" w14:textId="77777777" w:rsidR="00706882" w:rsidRDefault="00706882" w:rsidP="00D10B2C">
            <w:pPr>
              <w:pStyle w:val="TAH"/>
              <w:rPr>
                <w:rFonts w:eastAsia="PMingLiU"/>
                <w:lang w:val="en-US" w:eastAsia="en-GB"/>
              </w:rPr>
            </w:pPr>
            <w:r>
              <w:rPr>
                <w:rFonts w:eastAsia="PMingLiU"/>
                <w:lang w:val="en-US" w:eastAsia="en-GB"/>
              </w:rPr>
              <w:t>MHz</w:t>
            </w:r>
            <w:r>
              <w:rPr>
                <w:rFonts w:eastAsia="PMingLiU"/>
                <w:lang w:val="en-US" w:eastAsia="en-GB"/>
              </w:rPr>
              <w:br/>
              <w:t>(dBm)</w:t>
            </w:r>
          </w:p>
        </w:tc>
      </w:tr>
      <w:tr w:rsidR="00706882" w14:paraId="0A0D4D21" w14:textId="77777777" w:rsidTr="00D10B2C">
        <w:trPr>
          <w:trHeight w:val="187"/>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31F457C" w14:textId="77777777" w:rsidR="00706882" w:rsidRDefault="00706882" w:rsidP="00D10B2C">
            <w:pPr>
              <w:pStyle w:val="TAC"/>
              <w:rPr>
                <w:rFonts w:eastAsia="PMingLiU"/>
                <w:lang w:val="en-US" w:eastAsia="en-GB"/>
              </w:rPr>
            </w:pPr>
            <w:r>
              <w:rPr>
                <w:rFonts w:eastAsia="PMingLiU"/>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1B97EB0" w14:textId="77777777" w:rsidR="00706882" w:rsidRDefault="00706882" w:rsidP="00D10B2C">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643DFB34" w14:textId="77777777" w:rsidR="00706882" w:rsidRDefault="00706882" w:rsidP="00D10B2C">
            <w:pPr>
              <w:pStyle w:val="TAC"/>
              <w:rPr>
                <w:rFonts w:eastAsia="PMingLiU"/>
                <w:lang w:val="en-US" w:eastAsia="en-GB"/>
              </w:rPr>
            </w:pPr>
            <w:r>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38DAEEDB" w14:textId="77777777" w:rsidR="00706882" w:rsidRDefault="00706882" w:rsidP="00D10B2C">
            <w:pPr>
              <w:pStyle w:val="TAC"/>
              <w:rPr>
                <w:rFonts w:eastAsia="PMingLiU"/>
                <w:lang w:val="en-US" w:eastAsia="en-GB"/>
              </w:rPr>
            </w:pPr>
            <w:r>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420A0FCA" w14:textId="77777777" w:rsidR="00706882" w:rsidRDefault="00706882" w:rsidP="00D10B2C">
            <w:pPr>
              <w:pStyle w:val="TAC"/>
              <w:rPr>
                <w:rFonts w:eastAsia="PMingLiU"/>
                <w:lang w:val="en-US" w:eastAsia="en-GB"/>
              </w:rPr>
            </w:pPr>
            <w:r>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170C961F" w14:textId="77777777" w:rsidR="00706882" w:rsidRDefault="00706882" w:rsidP="00D10B2C">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58E7DFA7"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27BF2F1"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823E941"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4B85D6C"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4C6FB" w14:textId="77777777" w:rsidR="00706882" w:rsidRDefault="00706882" w:rsidP="00D10B2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6B287B8" w14:textId="77777777" w:rsidR="00706882" w:rsidRDefault="00706882" w:rsidP="00D10B2C">
            <w:pPr>
              <w:pStyle w:val="TAC"/>
              <w:rPr>
                <w:rFonts w:eastAsia="PMingLiU"/>
                <w:lang w:val="en-US" w:eastAsia="en-GB"/>
              </w:rPr>
            </w:pPr>
          </w:p>
        </w:tc>
      </w:tr>
      <w:tr w:rsidR="00706882" w14:paraId="2F484D84" w14:textId="77777777" w:rsidTr="00D10B2C">
        <w:trPr>
          <w:trHeight w:val="187"/>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B548FB4" w14:textId="77777777" w:rsidR="00706882" w:rsidRDefault="00706882" w:rsidP="00D10B2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3619C661" w14:textId="77777777" w:rsidR="00706882" w:rsidRDefault="00706882" w:rsidP="00D10B2C">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15DC56DA"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40FC93FB" w14:textId="77777777" w:rsidR="00706882" w:rsidRDefault="00706882" w:rsidP="00D10B2C">
            <w:pPr>
              <w:pStyle w:val="TAC"/>
              <w:rPr>
                <w:rFonts w:eastAsia="PMingLiU"/>
                <w:lang w:val="en-US" w:eastAsia="en-GB"/>
              </w:rPr>
            </w:pPr>
            <w:r>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34C5D329" w14:textId="77777777" w:rsidR="00706882" w:rsidRDefault="00706882" w:rsidP="00D10B2C">
            <w:pPr>
              <w:pStyle w:val="TAC"/>
              <w:rPr>
                <w:rFonts w:eastAsia="PMingLiU"/>
                <w:lang w:val="en-US" w:eastAsia="en-GB"/>
              </w:rPr>
            </w:pPr>
            <w:r>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2442909B" w14:textId="77777777" w:rsidR="00706882" w:rsidRDefault="00706882" w:rsidP="00D10B2C">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28B25371"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37D451"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4D8FF17"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3BF031F"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1E7C070" w14:textId="77777777" w:rsidR="00706882" w:rsidRDefault="00706882" w:rsidP="00D10B2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2CE4C0D" w14:textId="77777777" w:rsidR="00706882" w:rsidRDefault="00706882" w:rsidP="00D10B2C">
            <w:pPr>
              <w:pStyle w:val="TAC"/>
              <w:rPr>
                <w:rFonts w:eastAsia="PMingLiU"/>
                <w:lang w:val="en-US" w:eastAsia="en-GB"/>
              </w:rPr>
            </w:pPr>
          </w:p>
        </w:tc>
      </w:tr>
      <w:tr w:rsidR="00706882" w14:paraId="1ED6C776" w14:textId="77777777" w:rsidTr="00D10B2C">
        <w:trPr>
          <w:trHeight w:val="187"/>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03D293AE" w14:textId="77777777" w:rsidR="00706882" w:rsidRDefault="00706882" w:rsidP="00D10B2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40781BB4" w14:textId="77777777" w:rsidR="00706882" w:rsidRDefault="00706882" w:rsidP="00D10B2C">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ACBA9A5"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238164D" w14:textId="77777777" w:rsidR="00706882" w:rsidRDefault="00706882" w:rsidP="00D10B2C">
            <w:pPr>
              <w:pStyle w:val="TAC"/>
              <w:rPr>
                <w:rFonts w:eastAsia="PMingLiU"/>
                <w:lang w:val="en-US" w:eastAsia="en-GB"/>
              </w:rPr>
            </w:pPr>
            <w:r>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4CBC6F60" w14:textId="77777777" w:rsidR="00706882" w:rsidRDefault="00706882" w:rsidP="00D10B2C">
            <w:pPr>
              <w:pStyle w:val="TAC"/>
              <w:rPr>
                <w:rFonts w:eastAsia="PMingLiU"/>
                <w:lang w:val="en-US" w:eastAsia="en-GB"/>
              </w:rPr>
            </w:pPr>
            <w:r>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740982D3" w14:textId="77777777" w:rsidR="00706882" w:rsidRDefault="00706882" w:rsidP="00D10B2C">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2BECC766"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AA5984"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338DF0A"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7D1646B"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70611EB" w14:textId="77777777" w:rsidR="00706882" w:rsidRDefault="00706882" w:rsidP="00D10B2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EA554A" w14:textId="77777777" w:rsidR="00706882" w:rsidRDefault="00706882" w:rsidP="00D10B2C">
            <w:pPr>
              <w:pStyle w:val="TAC"/>
              <w:rPr>
                <w:rFonts w:eastAsia="PMingLiU"/>
                <w:lang w:val="en-US" w:eastAsia="en-GB"/>
              </w:rPr>
            </w:pPr>
          </w:p>
        </w:tc>
      </w:tr>
      <w:tr w:rsidR="00706882" w14:paraId="44B07ACA" w14:textId="77777777" w:rsidTr="00D10B2C">
        <w:trPr>
          <w:trHeight w:val="187"/>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30AEA999" w14:textId="77777777" w:rsidR="00706882" w:rsidRDefault="00706882" w:rsidP="00D10B2C">
            <w:pPr>
              <w:pStyle w:val="TAC"/>
              <w:rPr>
                <w:rFonts w:eastAsia="PMingLiU"/>
                <w:lang w:val="en-US" w:eastAsia="en-GB"/>
              </w:rPr>
            </w:pPr>
            <w:r>
              <w:rPr>
                <w:rFonts w:eastAsia="PMingLiU"/>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37AD211C" w14:textId="77777777" w:rsidR="00706882" w:rsidRDefault="00706882" w:rsidP="00D10B2C">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07DBF070" w14:textId="77777777" w:rsidR="00706882" w:rsidRDefault="00706882" w:rsidP="00D10B2C">
            <w:pPr>
              <w:pStyle w:val="TAC"/>
              <w:rPr>
                <w:rFonts w:eastAsia="PMingLiU"/>
                <w:lang w:val="en-US" w:eastAsia="en-GB"/>
              </w:rPr>
            </w:pPr>
            <w:r>
              <w:rPr>
                <w:rFonts w:eastAsia="PMingLiU" w:cs="Arial"/>
                <w:szCs w:val="18"/>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1BA3B42F" w14:textId="77777777" w:rsidR="00706882" w:rsidRDefault="00706882" w:rsidP="00D10B2C">
            <w:pPr>
              <w:pStyle w:val="TAC"/>
              <w:rPr>
                <w:rFonts w:eastAsia="PMingLiU"/>
                <w:lang w:val="en-US" w:eastAsia="en-GB"/>
              </w:rPr>
            </w:pPr>
            <w:r>
              <w:rPr>
                <w:rFonts w:eastAsia="PMingLiU" w:cs="Arial"/>
                <w:szCs w:val="18"/>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72442B17" w14:textId="77777777" w:rsidR="00706882" w:rsidRDefault="00706882" w:rsidP="00D10B2C">
            <w:pPr>
              <w:pStyle w:val="TAC"/>
              <w:rPr>
                <w:rFonts w:eastAsia="PMingLiU"/>
                <w:lang w:val="en-US" w:eastAsia="en-GB"/>
              </w:rPr>
            </w:pPr>
            <w:r>
              <w:rPr>
                <w:rFonts w:eastAsia="PMingLiU" w:cs="Arial"/>
                <w:szCs w:val="18"/>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3C35FE27" w14:textId="77777777" w:rsidR="00706882" w:rsidRDefault="00706882" w:rsidP="00D10B2C">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7E63EE1D"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B2C778"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79B2707"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635089E"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985D68" w14:textId="77777777" w:rsidR="00706882" w:rsidRDefault="00706882" w:rsidP="00D10B2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F44279D" w14:textId="77777777" w:rsidR="00706882" w:rsidRDefault="00706882" w:rsidP="00D10B2C">
            <w:pPr>
              <w:pStyle w:val="TAC"/>
              <w:rPr>
                <w:rFonts w:eastAsia="PMingLiU"/>
                <w:lang w:val="en-US" w:eastAsia="en-GB"/>
              </w:rPr>
            </w:pPr>
          </w:p>
        </w:tc>
      </w:tr>
      <w:tr w:rsidR="00706882" w14:paraId="7DE48D14" w14:textId="77777777" w:rsidTr="00D10B2C">
        <w:trPr>
          <w:trHeight w:val="187"/>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41637F89" w14:textId="77777777" w:rsidR="00706882" w:rsidRDefault="00706882" w:rsidP="00D10B2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12070AE" w14:textId="77777777" w:rsidR="00706882" w:rsidRDefault="00706882" w:rsidP="00D10B2C">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748F88BE"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417DD071" w14:textId="77777777" w:rsidR="00706882" w:rsidRDefault="00706882" w:rsidP="00D10B2C">
            <w:pPr>
              <w:pStyle w:val="TAC"/>
              <w:rPr>
                <w:rFonts w:eastAsia="PMingLiU"/>
                <w:lang w:val="en-US" w:eastAsia="en-GB"/>
              </w:rPr>
            </w:pPr>
            <w:r>
              <w:rPr>
                <w:rFonts w:eastAsia="PMingLiU" w:cs="Arial"/>
                <w:szCs w:val="18"/>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12B25CCA" w14:textId="77777777" w:rsidR="00706882" w:rsidRDefault="00706882" w:rsidP="00D10B2C">
            <w:pPr>
              <w:pStyle w:val="TAC"/>
              <w:rPr>
                <w:rFonts w:eastAsia="PMingLiU"/>
                <w:lang w:val="en-US" w:eastAsia="en-GB"/>
              </w:rPr>
            </w:pPr>
            <w:r>
              <w:rPr>
                <w:rFonts w:eastAsia="PMingLiU" w:cs="Arial"/>
                <w:szCs w:val="18"/>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5F9E6DC6" w14:textId="77777777" w:rsidR="00706882" w:rsidRDefault="00706882" w:rsidP="00D10B2C">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BE62E34"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876299"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DE5C06"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97D4738"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621FEB1" w14:textId="77777777" w:rsidR="00706882" w:rsidRDefault="00706882" w:rsidP="00D10B2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134B3DB" w14:textId="77777777" w:rsidR="00706882" w:rsidRDefault="00706882" w:rsidP="00D10B2C">
            <w:pPr>
              <w:pStyle w:val="TAC"/>
              <w:rPr>
                <w:rFonts w:eastAsia="PMingLiU"/>
                <w:lang w:val="en-US" w:eastAsia="en-GB"/>
              </w:rPr>
            </w:pPr>
          </w:p>
        </w:tc>
      </w:tr>
      <w:tr w:rsidR="00706882" w14:paraId="4C7B00AC" w14:textId="77777777" w:rsidTr="00D10B2C">
        <w:trPr>
          <w:trHeight w:val="187"/>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44054522" w14:textId="77777777" w:rsidR="00706882" w:rsidRDefault="00706882" w:rsidP="00D10B2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1939EF6A" w14:textId="77777777" w:rsidR="00706882" w:rsidRDefault="00706882" w:rsidP="00D10B2C">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5EA2629D"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6AE0837" w14:textId="77777777" w:rsidR="00706882" w:rsidRDefault="00706882" w:rsidP="00D10B2C">
            <w:pPr>
              <w:pStyle w:val="TAC"/>
              <w:rPr>
                <w:rFonts w:eastAsia="PMingLiU"/>
                <w:lang w:val="en-US" w:eastAsia="en-GB"/>
              </w:rPr>
            </w:pPr>
            <w:r>
              <w:rPr>
                <w:rFonts w:eastAsia="PMingLiU" w:cs="Arial"/>
                <w:szCs w:val="18"/>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2D7DDE07" w14:textId="77777777" w:rsidR="00706882" w:rsidRDefault="00706882" w:rsidP="00D10B2C">
            <w:pPr>
              <w:pStyle w:val="TAC"/>
              <w:rPr>
                <w:rFonts w:eastAsia="PMingLiU"/>
                <w:lang w:val="en-US" w:eastAsia="en-GB"/>
              </w:rPr>
            </w:pPr>
            <w:r>
              <w:rPr>
                <w:rFonts w:eastAsia="PMingLiU" w:cs="Arial"/>
                <w:szCs w:val="18"/>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50BB8749" w14:textId="77777777" w:rsidR="00706882" w:rsidRDefault="00706882" w:rsidP="00D10B2C">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4541E611"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C23FF42"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043BBA" w14:textId="77777777" w:rsidR="00706882" w:rsidRDefault="00706882" w:rsidP="00D10B2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974239E" w14:textId="77777777" w:rsidR="00706882" w:rsidRDefault="00706882" w:rsidP="00D10B2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7871E17" w14:textId="77777777" w:rsidR="00706882" w:rsidRDefault="00706882" w:rsidP="00D10B2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59A5350" w14:textId="77777777" w:rsidR="00706882" w:rsidRDefault="00706882" w:rsidP="00D10B2C">
            <w:pPr>
              <w:pStyle w:val="TAC"/>
              <w:rPr>
                <w:rFonts w:eastAsia="PMingLiU"/>
                <w:lang w:val="en-US" w:eastAsia="en-GB"/>
              </w:rPr>
            </w:pPr>
          </w:p>
        </w:tc>
      </w:tr>
      <w:tr w:rsidR="00706882" w14:paraId="06A295C2" w14:textId="77777777" w:rsidTr="00D10B2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25D5B3CF" w14:textId="77777777" w:rsidR="00706882" w:rsidRPr="00706882" w:rsidRDefault="00706882" w:rsidP="00D10B2C">
            <w:pPr>
              <w:spacing w:after="0"/>
              <w:jc w:val="center"/>
              <w:rPr>
                <w:rFonts w:ascii="Arial" w:eastAsia="PMingLiU" w:hAnsi="Arial"/>
                <w:sz w:val="18"/>
                <w:highlight w:val="yellow"/>
                <w:lang w:val="en-US" w:eastAsia="en-GB"/>
              </w:rPr>
            </w:pPr>
            <w:r w:rsidRPr="00706882">
              <w:rPr>
                <w:rFonts w:ascii="Arial" w:eastAsia="PMingLiU" w:hAnsi="Arial"/>
                <w:sz w:val="18"/>
                <w:highlight w:val="yellow"/>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125FC034" w14:textId="77777777" w:rsidR="00706882" w:rsidRPr="00706882" w:rsidRDefault="00706882" w:rsidP="00D10B2C">
            <w:pPr>
              <w:pStyle w:val="TAC"/>
              <w:rPr>
                <w:rFonts w:eastAsia="PMingLiU"/>
                <w:highlight w:val="yellow"/>
                <w:lang w:val="en-US" w:eastAsia="en-GB"/>
              </w:rPr>
            </w:pPr>
            <w:r w:rsidRPr="00706882">
              <w:rPr>
                <w:highlight w:val="yellow"/>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5D409C" w14:textId="77777777" w:rsidR="00706882" w:rsidRPr="00706882" w:rsidRDefault="00706882" w:rsidP="00D10B2C">
            <w:pPr>
              <w:pStyle w:val="TAC"/>
              <w:rPr>
                <w:rFonts w:eastAsia="PMingLiU"/>
                <w:highlight w:val="yellow"/>
                <w:lang w:val="en-US" w:eastAsia="en-GB"/>
              </w:rPr>
            </w:pPr>
            <w:r w:rsidRPr="00706882">
              <w:rPr>
                <w:rFonts w:eastAsia="PMingLiU" w:cs="Arial"/>
                <w:szCs w:val="18"/>
                <w:highlight w:val="yellow"/>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A84A9F0" w14:textId="77777777" w:rsidR="00706882" w:rsidRPr="00706882" w:rsidRDefault="00706882" w:rsidP="00D10B2C">
            <w:pPr>
              <w:pStyle w:val="TAC"/>
              <w:rPr>
                <w:rFonts w:eastAsia="PMingLiU" w:cs="Arial"/>
                <w:szCs w:val="18"/>
                <w:highlight w:val="yellow"/>
                <w:lang w:eastAsia="en-GB"/>
              </w:rPr>
            </w:pPr>
            <w:r w:rsidRPr="00706882">
              <w:rPr>
                <w:rFonts w:eastAsia="PMingLiU" w:cs="Arial"/>
                <w:szCs w:val="18"/>
                <w:highlight w:val="yellow"/>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E785366" w14:textId="77777777" w:rsidR="00706882" w:rsidRPr="00706882" w:rsidRDefault="00706882" w:rsidP="00D10B2C">
            <w:pPr>
              <w:pStyle w:val="TAC"/>
              <w:rPr>
                <w:rFonts w:eastAsia="PMingLiU" w:cs="Arial"/>
                <w:szCs w:val="18"/>
                <w:highlight w:val="yellow"/>
                <w:lang w:eastAsia="en-GB"/>
              </w:rPr>
            </w:pPr>
            <w:r w:rsidRPr="00706882">
              <w:rPr>
                <w:rFonts w:eastAsia="PMingLiU" w:cs="Arial"/>
                <w:szCs w:val="18"/>
                <w:highlight w:val="yellow"/>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244985" w14:textId="77777777" w:rsidR="00706882" w:rsidRPr="00706882" w:rsidRDefault="00706882" w:rsidP="00D10B2C">
            <w:pPr>
              <w:pStyle w:val="TAC"/>
              <w:rPr>
                <w:rFonts w:eastAsia="PMingLiU" w:cs="Arial"/>
                <w:szCs w:val="18"/>
                <w:highlight w:val="yellow"/>
                <w:lang w:eastAsia="en-GB"/>
              </w:rPr>
            </w:pPr>
          </w:p>
        </w:tc>
        <w:tc>
          <w:tcPr>
            <w:tcW w:w="740" w:type="dxa"/>
            <w:tcBorders>
              <w:top w:val="single" w:sz="4" w:space="0" w:color="auto"/>
              <w:left w:val="single" w:sz="4" w:space="0" w:color="auto"/>
              <w:bottom w:val="single" w:sz="4" w:space="0" w:color="auto"/>
              <w:right w:val="single" w:sz="4" w:space="0" w:color="auto"/>
            </w:tcBorders>
          </w:tcPr>
          <w:p w14:paraId="60254882" w14:textId="77777777" w:rsidR="00706882" w:rsidRPr="00706882" w:rsidRDefault="00706882" w:rsidP="00D10B2C">
            <w:pPr>
              <w:pStyle w:val="TAC"/>
              <w:rPr>
                <w:rFonts w:eastAsia="PMingLiU"/>
                <w:highlight w:val="yellow"/>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15B9139" w14:textId="77777777" w:rsidR="00706882" w:rsidRPr="00706882" w:rsidRDefault="00706882" w:rsidP="00D10B2C">
            <w:pPr>
              <w:pStyle w:val="TAC"/>
              <w:rPr>
                <w:rFonts w:eastAsia="PMingLiU"/>
                <w:highlight w:val="yellow"/>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0DF0410" w14:textId="77777777" w:rsidR="00706882" w:rsidRPr="00706882" w:rsidRDefault="00706882" w:rsidP="00D10B2C">
            <w:pPr>
              <w:pStyle w:val="TAC"/>
              <w:rPr>
                <w:rFonts w:eastAsia="PMingLiU"/>
                <w:highlight w:val="yellow"/>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AB90D0" w14:textId="77777777" w:rsidR="00706882" w:rsidRPr="00706882" w:rsidRDefault="00706882" w:rsidP="00D10B2C">
            <w:pPr>
              <w:pStyle w:val="TAC"/>
              <w:rPr>
                <w:rFonts w:eastAsia="PMingLiU"/>
                <w:highlight w:val="yellow"/>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DF3B79" w14:textId="77777777" w:rsidR="00706882" w:rsidRPr="00706882" w:rsidRDefault="00706882" w:rsidP="00D10B2C">
            <w:pPr>
              <w:pStyle w:val="TAC"/>
              <w:rPr>
                <w:rFonts w:eastAsia="PMingLiU"/>
                <w:highlight w:val="yellow"/>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4F99A55" w14:textId="77777777" w:rsidR="00706882" w:rsidRPr="00706882" w:rsidRDefault="00706882" w:rsidP="00D10B2C">
            <w:pPr>
              <w:pStyle w:val="TAC"/>
              <w:rPr>
                <w:rFonts w:eastAsia="PMingLiU"/>
                <w:highlight w:val="yellow"/>
                <w:lang w:val="en-US" w:eastAsia="en-GB"/>
              </w:rPr>
            </w:pPr>
          </w:p>
        </w:tc>
      </w:tr>
      <w:tr w:rsidR="00706882" w14:paraId="60375FA4" w14:textId="77777777" w:rsidTr="00D10B2C">
        <w:trPr>
          <w:trHeight w:val="187"/>
          <w:jc w:val="center"/>
        </w:trPr>
        <w:tc>
          <w:tcPr>
            <w:tcW w:w="1100" w:type="dxa"/>
            <w:vMerge/>
            <w:tcBorders>
              <w:left w:val="single" w:sz="4" w:space="0" w:color="auto"/>
              <w:right w:val="single" w:sz="4" w:space="0" w:color="auto"/>
            </w:tcBorders>
            <w:vAlign w:val="center"/>
          </w:tcPr>
          <w:p w14:paraId="2657F604" w14:textId="77777777" w:rsidR="00706882" w:rsidRPr="00706882" w:rsidRDefault="00706882" w:rsidP="00D10B2C">
            <w:pPr>
              <w:spacing w:after="0"/>
              <w:rPr>
                <w:rFonts w:ascii="Arial" w:eastAsia="PMingLiU" w:hAnsi="Arial"/>
                <w:sz w:val="18"/>
                <w:highlight w:val="yellow"/>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785B652" w14:textId="77777777" w:rsidR="00706882" w:rsidRPr="00706882" w:rsidRDefault="00706882" w:rsidP="00D10B2C">
            <w:pPr>
              <w:pStyle w:val="TAC"/>
              <w:rPr>
                <w:rFonts w:eastAsia="PMingLiU"/>
                <w:highlight w:val="yellow"/>
                <w:lang w:val="en-US" w:eastAsia="en-GB"/>
              </w:rPr>
            </w:pPr>
            <w:r w:rsidRPr="00706882">
              <w:rPr>
                <w:highlight w:val="yellow"/>
                <w:lang w:eastAsia="en-GB"/>
              </w:rPr>
              <w:t>30</w:t>
            </w:r>
          </w:p>
        </w:tc>
        <w:tc>
          <w:tcPr>
            <w:tcW w:w="741" w:type="dxa"/>
            <w:tcBorders>
              <w:top w:val="single" w:sz="4" w:space="0" w:color="auto"/>
              <w:left w:val="single" w:sz="4" w:space="0" w:color="auto"/>
              <w:bottom w:val="single" w:sz="4" w:space="0" w:color="auto"/>
              <w:right w:val="single" w:sz="4" w:space="0" w:color="auto"/>
            </w:tcBorders>
          </w:tcPr>
          <w:p w14:paraId="7FB02A79" w14:textId="77777777" w:rsidR="00706882" w:rsidRPr="00706882" w:rsidRDefault="00706882" w:rsidP="00D10B2C">
            <w:pPr>
              <w:pStyle w:val="TAC"/>
              <w:rPr>
                <w:rFonts w:eastAsia="PMingLiU"/>
                <w:highlight w:val="yellow"/>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45A5720" w14:textId="77777777" w:rsidR="00706882" w:rsidRPr="00706882" w:rsidRDefault="00706882" w:rsidP="00D10B2C">
            <w:pPr>
              <w:pStyle w:val="TAC"/>
              <w:rPr>
                <w:rFonts w:eastAsia="PMingLiU" w:cs="Arial"/>
                <w:szCs w:val="18"/>
                <w:highlight w:val="yellow"/>
                <w:lang w:eastAsia="en-GB"/>
              </w:rPr>
            </w:pPr>
            <w:r w:rsidRPr="00706882">
              <w:rPr>
                <w:rFonts w:eastAsia="PMingLiU" w:cs="Arial"/>
                <w:szCs w:val="18"/>
                <w:highlight w:val="yellow"/>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38CD2125" w14:textId="77777777" w:rsidR="00706882" w:rsidRPr="00706882" w:rsidRDefault="00706882" w:rsidP="00D10B2C">
            <w:pPr>
              <w:pStyle w:val="TAC"/>
              <w:rPr>
                <w:rFonts w:eastAsia="PMingLiU" w:cs="Arial"/>
                <w:szCs w:val="18"/>
                <w:highlight w:val="yellow"/>
                <w:lang w:eastAsia="en-GB"/>
              </w:rPr>
            </w:pPr>
            <w:r w:rsidRPr="00706882">
              <w:rPr>
                <w:rFonts w:eastAsia="PMingLiU" w:cs="Arial"/>
                <w:szCs w:val="18"/>
                <w:highlight w:val="yellow"/>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307D5CF6" w14:textId="77777777" w:rsidR="00706882" w:rsidRPr="00706882" w:rsidRDefault="00706882" w:rsidP="00D10B2C">
            <w:pPr>
              <w:pStyle w:val="TAC"/>
              <w:rPr>
                <w:rFonts w:eastAsia="PMingLiU" w:cs="Arial"/>
                <w:szCs w:val="18"/>
                <w:highlight w:val="yellow"/>
                <w:lang w:eastAsia="en-GB"/>
              </w:rPr>
            </w:pPr>
          </w:p>
        </w:tc>
        <w:tc>
          <w:tcPr>
            <w:tcW w:w="740" w:type="dxa"/>
            <w:tcBorders>
              <w:top w:val="single" w:sz="4" w:space="0" w:color="auto"/>
              <w:left w:val="single" w:sz="4" w:space="0" w:color="auto"/>
              <w:bottom w:val="single" w:sz="4" w:space="0" w:color="auto"/>
              <w:right w:val="single" w:sz="4" w:space="0" w:color="auto"/>
            </w:tcBorders>
          </w:tcPr>
          <w:p w14:paraId="54641F02" w14:textId="77777777" w:rsidR="00706882" w:rsidRPr="00706882" w:rsidRDefault="00706882" w:rsidP="00D10B2C">
            <w:pPr>
              <w:pStyle w:val="TAC"/>
              <w:rPr>
                <w:rFonts w:eastAsia="PMingLiU"/>
                <w:highlight w:val="yellow"/>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006812C" w14:textId="77777777" w:rsidR="00706882" w:rsidRPr="00706882" w:rsidRDefault="00706882" w:rsidP="00D10B2C">
            <w:pPr>
              <w:pStyle w:val="TAC"/>
              <w:rPr>
                <w:rFonts w:eastAsia="PMingLiU"/>
                <w:highlight w:val="yellow"/>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496289C" w14:textId="77777777" w:rsidR="00706882" w:rsidRPr="00706882" w:rsidRDefault="00706882" w:rsidP="00D10B2C">
            <w:pPr>
              <w:pStyle w:val="TAC"/>
              <w:rPr>
                <w:rFonts w:eastAsia="PMingLiU"/>
                <w:highlight w:val="yellow"/>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FA0C847" w14:textId="77777777" w:rsidR="00706882" w:rsidRPr="00706882" w:rsidRDefault="00706882" w:rsidP="00D10B2C">
            <w:pPr>
              <w:pStyle w:val="TAC"/>
              <w:rPr>
                <w:rFonts w:eastAsia="PMingLiU"/>
                <w:highlight w:val="yellow"/>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30434D" w14:textId="77777777" w:rsidR="00706882" w:rsidRPr="00706882" w:rsidRDefault="00706882" w:rsidP="00D10B2C">
            <w:pPr>
              <w:pStyle w:val="TAC"/>
              <w:rPr>
                <w:rFonts w:eastAsia="PMingLiU"/>
                <w:highlight w:val="yellow"/>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492D663" w14:textId="77777777" w:rsidR="00706882" w:rsidRPr="00706882" w:rsidRDefault="00706882" w:rsidP="00D10B2C">
            <w:pPr>
              <w:pStyle w:val="TAC"/>
              <w:rPr>
                <w:rFonts w:eastAsia="PMingLiU"/>
                <w:highlight w:val="yellow"/>
                <w:lang w:val="en-US" w:eastAsia="en-GB"/>
              </w:rPr>
            </w:pPr>
          </w:p>
        </w:tc>
      </w:tr>
      <w:tr w:rsidR="00706882" w14:paraId="244D4DF1" w14:textId="77777777" w:rsidTr="00D10B2C">
        <w:trPr>
          <w:trHeight w:val="187"/>
          <w:jc w:val="center"/>
        </w:trPr>
        <w:tc>
          <w:tcPr>
            <w:tcW w:w="1100" w:type="dxa"/>
            <w:vMerge/>
            <w:tcBorders>
              <w:left w:val="single" w:sz="4" w:space="0" w:color="auto"/>
              <w:bottom w:val="single" w:sz="4" w:space="0" w:color="auto"/>
              <w:right w:val="single" w:sz="4" w:space="0" w:color="auto"/>
            </w:tcBorders>
            <w:vAlign w:val="center"/>
          </w:tcPr>
          <w:p w14:paraId="475D01F3" w14:textId="77777777" w:rsidR="00706882" w:rsidRPr="00706882" w:rsidRDefault="00706882" w:rsidP="00D10B2C">
            <w:pPr>
              <w:spacing w:after="0"/>
              <w:rPr>
                <w:rFonts w:ascii="Arial" w:eastAsia="PMingLiU" w:hAnsi="Arial"/>
                <w:sz w:val="18"/>
                <w:highlight w:val="yellow"/>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620AC48" w14:textId="77777777" w:rsidR="00706882" w:rsidRPr="00706882" w:rsidRDefault="00706882" w:rsidP="00D10B2C">
            <w:pPr>
              <w:pStyle w:val="TAC"/>
              <w:rPr>
                <w:rFonts w:eastAsia="PMingLiU"/>
                <w:highlight w:val="yellow"/>
                <w:lang w:val="en-US" w:eastAsia="en-GB"/>
              </w:rPr>
            </w:pPr>
            <w:r w:rsidRPr="00706882">
              <w:rPr>
                <w:highlight w:val="yellow"/>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E7E1A4D" w14:textId="77777777" w:rsidR="00706882" w:rsidRPr="00706882" w:rsidRDefault="00706882" w:rsidP="00D10B2C">
            <w:pPr>
              <w:pStyle w:val="TAC"/>
              <w:rPr>
                <w:rFonts w:eastAsia="PMingLiU"/>
                <w:highlight w:val="yellow"/>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C3D524" w14:textId="77777777" w:rsidR="00706882" w:rsidRPr="00706882" w:rsidRDefault="00706882" w:rsidP="00D10B2C">
            <w:pPr>
              <w:pStyle w:val="TAC"/>
              <w:rPr>
                <w:rFonts w:eastAsia="PMingLiU" w:cs="Arial"/>
                <w:szCs w:val="18"/>
                <w:highlight w:val="yellow"/>
                <w:lang w:eastAsia="en-GB"/>
              </w:rPr>
            </w:pPr>
            <w:r w:rsidRPr="00706882">
              <w:rPr>
                <w:rFonts w:eastAsia="PMingLiU" w:cs="Arial"/>
                <w:szCs w:val="18"/>
                <w:highlight w:val="yellow"/>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21D47F67" w14:textId="77777777" w:rsidR="00706882" w:rsidRPr="00706882" w:rsidRDefault="00706882" w:rsidP="00D10B2C">
            <w:pPr>
              <w:pStyle w:val="TAC"/>
              <w:rPr>
                <w:rFonts w:eastAsia="PMingLiU" w:cs="Arial"/>
                <w:szCs w:val="18"/>
                <w:highlight w:val="yellow"/>
                <w:lang w:eastAsia="en-GB"/>
              </w:rPr>
            </w:pPr>
            <w:r w:rsidRPr="00706882">
              <w:rPr>
                <w:rFonts w:eastAsia="PMingLiU" w:cs="Arial"/>
                <w:szCs w:val="18"/>
                <w:highlight w:val="yellow"/>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7028442B" w14:textId="77777777" w:rsidR="00706882" w:rsidRPr="00706882" w:rsidRDefault="00706882" w:rsidP="00D10B2C">
            <w:pPr>
              <w:pStyle w:val="TAC"/>
              <w:rPr>
                <w:rFonts w:eastAsia="PMingLiU" w:cs="Arial"/>
                <w:szCs w:val="18"/>
                <w:highlight w:val="yellow"/>
                <w:lang w:eastAsia="en-GB"/>
              </w:rPr>
            </w:pPr>
          </w:p>
        </w:tc>
        <w:tc>
          <w:tcPr>
            <w:tcW w:w="740" w:type="dxa"/>
            <w:tcBorders>
              <w:top w:val="single" w:sz="4" w:space="0" w:color="auto"/>
              <w:left w:val="single" w:sz="4" w:space="0" w:color="auto"/>
              <w:bottom w:val="single" w:sz="4" w:space="0" w:color="auto"/>
              <w:right w:val="single" w:sz="4" w:space="0" w:color="auto"/>
            </w:tcBorders>
          </w:tcPr>
          <w:p w14:paraId="53CC16D6" w14:textId="77777777" w:rsidR="00706882" w:rsidRPr="00706882" w:rsidRDefault="00706882" w:rsidP="00D10B2C">
            <w:pPr>
              <w:pStyle w:val="TAC"/>
              <w:rPr>
                <w:rFonts w:eastAsia="PMingLiU"/>
                <w:highlight w:val="yellow"/>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794FB43" w14:textId="77777777" w:rsidR="00706882" w:rsidRPr="00706882" w:rsidRDefault="00706882" w:rsidP="00D10B2C">
            <w:pPr>
              <w:pStyle w:val="TAC"/>
              <w:rPr>
                <w:rFonts w:eastAsia="PMingLiU"/>
                <w:highlight w:val="yellow"/>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9782C49" w14:textId="77777777" w:rsidR="00706882" w:rsidRPr="00706882" w:rsidRDefault="00706882" w:rsidP="00D10B2C">
            <w:pPr>
              <w:pStyle w:val="TAC"/>
              <w:rPr>
                <w:rFonts w:eastAsia="PMingLiU"/>
                <w:highlight w:val="yellow"/>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47920F" w14:textId="77777777" w:rsidR="00706882" w:rsidRPr="00706882" w:rsidRDefault="00706882" w:rsidP="00D10B2C">
            <w:pPr>
              <w:pStyle w:val="TAC"/>
              <w:rPr>
                <w:rFonts w:eastAsia="PMingLiU"/>
                <w:highlight w:val="yellow"/>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BB235C" w14:textId="77777777" w:rsidR="00706882" w:rsidRPr="00706882" w:rsidRDefault="00706882" w:rsidP="00D10B2C">
            <w:pPr>
              <w:pStyle w:val="TAC"/>
              <w:rPr>
                <w:rFonts w:eastAsia="PMingLiU"/>
                <w:highlight w:val="yellow"/>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487F6E" w14:textId="77777777" w:rsidR="00706882" w:rsidRPr="00706882" w:rsidRDefault="00706882" w:rsidP="00D10B2C">
            <w:pPr>
              <w:pStyle w:val="TAC"/>
              <w:rPr>
                <w:rFonts w:eastAsia="PMingLiU"/>
                <w:highlight w:val="yellow"/>
                <w:lang w:val="en-US" w:eastAsia="en-GB"/>
              </w:rPr>
            </w:pPr>
          </w:p>
        </w:tc>
      </w:tr>
      <w:tr w:rsidR="00706882" w:rsidRPr="002206F5" w14:paraId="4576255F" w14:textId="77777777" w:rsidTr="00D10B2C">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44B3EC1E" w14:textId="77777777" w:rsidR="00706882" w:rsidRPr="002206F5" w:rsidRDefault="00706882" w:rsidP="00D10B2C">
            <w:pPr>
              <w:pStyle w:val="TAN"/>
              <w:rPr>
                <w:lang w:eastAsia="en-GB"/>
              </w:rPr>
            </w:pPr>
            <w:proofErr w:type="spellStart"/>
            <w:r w:rsidRPr="001C6098">
              <w:rPr>
                <w:lang w:eastAsia="en-GB"/>
              </w:rPr>
              <w:t>NOTE</w:t>
            </w:r>
            <w:r w:rsidRPr="001C6098">
              <w:rPr>
                <w:rFonts w:ascii="Malgun Gothic" w:eastAsia="Malgun Gothic" w:hAnsi="Malgun Gothic" w:cs="Malgun Gothic" w:hint="eastAsia"/>
                <w:lang w:eastAsia="en-GB"/>
              </w:rPr>
              <w:t>：</w:t>
            </w:r>
            <w:r w:rsidRPr="001C6098">
              <w:rPr>
                <w:lang w:eastAsia="en-GB"/>
              </w:rPr>
              <w:t>The</w:t>
            </w:r>
            <w:proofErr w:type="spellEnd"/>
            <w:r w:rsidRPr="001C6098">
              <w:rPr>
                <w:lang w:eastAsia="en-GB"/>
              </w:rPr>
              <w:t xml:space="preserv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tbl>
    <w:p w14:paraId="7E13FC67" w14:textId="77777777" w:rsidR="00706882" w:rsidRPr="00986264" w:rsidRDefault="00706882" w:rsidP="00986264"/>
    <w:p w14:paraId="3317C714" w14:textId="488B04CB" w:rsidR="00BC5ACD" w:rsidRDefault="00BC5ACD" w:rsidP="00BC5ACD">
      <w:pPr>
        <w:pStyle w:val="Heading3"/>
      </w:pPr>
      <w:r>
        <w:t>2.2.2</w:t>
      </w:r>
      <w:r>
        <w:tab/>
        <w:t xml:space="preserve">In-band </w:t>
      </w:r>
      <w:r w:rsidR="00071E38">
        <w:t xml:space="preserve">and out-of-band </w:t>
      </w:r>
      <w:r>
        <w:t>blocking requirements</w:t>
      </w:r>
    </w:p>
    <w:p w14:paraId="323D1FAF" w14:textId="67A1D1F4" w:rsidR="00BC5ACD" w:rsidRDefault="00071E38" w:rsidP="00BC5ACD">
      <w:r>
        <w:t>The NTN bands n255 and n256 re-use existing in-band blocking requirements already defined for the terrestrial bands operating in the same frequency range. Thus, we suggest following the same approach and apply the same in-band blocking requirements also for the new NTN band.</w:t>
      </w:r>
    </w:p>
    <w:p w14:paraId="6DF5591C" w14:textId="51A291B4" w:rsidR="00BC5ACD" w:rsidRDefault="00BC5ACD" w:rsidP="00BC5ACD">
      <w:pPr>
        <w:pStyle w:val="Proposal"/>
      </w:pPr>
      <w:bookmarkStart w:id="162" w:name="_Toc126155659"/>
      <w:bookmarkStart w:id="163" w:name="_Toc126155787"/>
      <w:bookmarkStart w:id="164" w:name="_Toc126222099"/>
      <w:bookmarkStart w:id="165" w:name="_Toc126575023"/>
      <w:bookmarkStart w:id="166" w:name="_Toc126575706"/>
      <w:bookmarkStart w:id="167" w:name="_Toc126585843"/>
      <w:bookmarkStart w:id="168" w:name="_Toc126669588"/>
      <w:bookmarkStart w:id="169" w:name="_Toc131507264"/>
      <w:bookmarkStart w:id="170" w:name="_Toc131507436"/>
      <w:bookmarkStart w:id="171" w:name="_Toc131694056"/>
      <w:bookmarkStart w:id="172" w:name="_Toc133589625"/>
      <w:bookmarkStart w:id="173" w:name="_Toc133589827"/>
      <w:bookmarkStart w:id="174" w:name="_Toc133590272"/>
      <w:bookmarkStart w:id="175" w:name="_Toc133940391"/>
      <w:bookmarkStart w:id="176" w:name="_Toc133940462"/>
      <w:bookmarkStart w:id="177" w:name="_Toc133942361"/>
      <w:bookmarkStart w:id="178" w:name="_Toc134277741"/>
      <w:bookmarkStart w:id="179" w:name="_Toc134434544"/>
      <w:bookmarkStart w:id="180" w:name="_Toc134531761"/>
      <w:bookmarkStart w:id="181" w:name="_Toc134539119"/>
      <w:bookmarkStart w:id="182" w:name="_Toc134626538"/>
      <w:bookmarkStart w:id="183" w:name="_Toc135074516"/>
      <w:r>
        <w:t xml:space="preserve">Proposal </w:t>
      </w:r>
      <w:r w:rsidR="00F63521">
        <w:t>6</w:t>
      </w:r>
      <w:r w:rsidR="00071E38">
        <w:t>a</w:t>
      </w:r>
      <w:r>
        <w:t>:</w:t>
      </w:r>
      <w:r>
        <w:tab/>
        <w:t>Existing in-band blocking requirements can be applied to the new NTN band</w:t>
      </w:r>
      <w:r w:rsidRPr="003E7753">
        <w:t>.</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tab/>
      </w:r>
    </w:p>
    <w:p w14:paraId="5D5967E9" w14:textId="77777777" w:rsidR="00071E38" w:rsidRPr="00986264" w:rsidRDefault="00071E38" w:rsidP="00BC5ACD"/>
    <w:p w14:paraId="6BF29187" w14:textId="48806134" w:rsidR="00BC5ACD" w:rsidRDefault="00071E38" w:rsidP="00BC5ACD">
      <w:r>
        <w:t xml:space="preserve">As for the out-of-band blocking requirements, there exist out-of-band blocking requirements for the terrestrial band n53 defined for almost the same frequency range </w:t>
      </w:r>
      <w:r w:rsidR="00144BC5">
        <w:t xml:space="preserve">as the new NTN band </w:t>
      </w:r>
      <w:r>
        <w:t xml:space="preserve">(see Figure 2.2.2-1 below for the graphical representation of these requirements). Since from the </w:t>
      </w:r>
      <w:r w:rsidR="0019215F">
        <w:t xml:space="preserve">viewpoint of the </w:t>
      </w:r>
      <w:r>
        <w:t xml:space="preserve">UE </w:t>
      </w:r>
      <w:r w:rsidR="0019215F">
        <w:t xml:space="preserve">blocking </w:t>
      </w:r>
      <w:proofErr w:type="gramStart"/>
      <w:r w:rsidR="00217167">
        <w:t>requirements</w:t>
      </w:r>
      <w:proofErr w:type="gramEnd"/>
      <w:r>
        <w:t xml:space="preserve"> </w:t>
      </w:r>
      <w:r w:rsidR="0019215F">
        <w:t xml:space="preserve">it does not fundamentally matter whether the wanted signal comes from the terrestrial or the satellite base station, it is possible to re-use existing band n53 requirements with the only difference is that the upper band edge is updated to 2500MHz. </w:t>
      </w:r>
      <w:r>
        <w:t xml:space="preserve"> </w:t>
      </w:r>
    </w:p>
    <w:p w14:paraId="5443C536" w14:textId="68B69EA3" w:rsidR="00217167" w:rsidRDefault="00217167" w:rsidP="00BC5ACD">
      <w:r>
        <w:rPr>
          <w:noProof/>
        </w:rPr>
        <w:drawing>
          <wp:inline distT="0" distB="0" distL="0" distR="0" wp14:anchorId="40F0D43E" wp14:editId="7DCA371C">
            <wp:extent cx="6122035" cy="14217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6122035" cy="1421765"/>
                    </a:xfrm>
                    <a:prstGeom prst="rect">
                      <a:avLst/>
                    </a:prstGeom>
                  </pic:spPr>
                </pic:pic>
              </a:graphicData>
            </a:graphic>
          </wp:inline>
        </w:drawing>
      </w:r>
    </w:p>
    <w:p w14:paraId="39158076" w14:textId="02DB3864" w:rsidR="00217167" w:rsidRDefault="00217167" w:rsidP="00217167">
      <w:pPr>
        <w:pStyle w:val="TF"/>
      </w:pPr>
      <w:r>
        <w:t>Figure 2.2.2-1: Summary of the band n53 out-of-band blocking requirements.</w:t>
      </w:r>
    </w:p>
    <w:p w14:paraId="53C5C9D3" w14:textId="31842718" w:rsidR="00BC5ACD" w:rsidRDefault="00BC5ACD" w:rsidP="00BC5ACD">
      <w:pPr>
        <w:pStyle w:val="Proposal"/>
      </w:pPr>
      <w:bookmarkStart w:id="184" w:name="_Toc126155660"/>
      <w:bookmarkStart w:id="185" w:name="_Toc126155788"/>
      <w:bookmarkStart w:id="186" w:name="_Toc126222100"/>
      <w:bookmarkStart w:id="187" w:name="_Toc126575024"/>
      <w:bookmarkStart w:id="188" w:name="_Toc126575707"/>
      <w:bookmarkStart w:id="189" w:name="_Toc126585844"/>
      <w:bookmarkStart w:id="190" w:name="_Toc126669589"/>
      <w:bookmarkStart w:id="191" w:name="_Toc131507265"/>
      <w:bookmarkStart w:id="192" w:name="_Toc131507437"/>
      <w:bookmarkStart w:id="193" w:name="_Toc131694057"/>
      <w:bookmarkStart w:id="194" w:name="_Toc133589626"/>
      <w:bookmarkStart w:id="195" w:name="_Toc133589828"/>
      <w:bookmarkStart w:id="196" w:name="_Toc133590273"/>
      <w:bookmarkStart w:id="197" w:name="_Toc133940392"/>
      <w:bookmarkStart w:id="198" w:name="_Toc133940463"/>
      <w:bookmarkStart w:id="199" w:name="_Toc133942362"/>
      <w:bookmarkStart w:id="200" w:name="_Toc134277742"/>
      <w:bookmarkStart w:id="201" w:name="_Toc134434545"/>
      <w:bookmarkStart w:id="202" w:name="_Toc134531762"/>
      <w:bookmarkStart w:id="203" w:name="_Toc134539120"/>
      <w:bookmarkStart w:id="204" w:name="_Toc134626539"/>
      <w:bookmarkStart w:id="205" w:name="_Toc135074517"/>
      <w:r>
        <w:t xml:space="preserve">Proposal </w:t>
      </w:r>
      <w:r w:rsidR="00F63521">
        <w:t>6</w:t>
      </w:r>
      <w:r w:rsidR="00071E38">
        <w:t>b</w:t>
      </w:r>
      <w:r>
        <w:t>:</w:t>
      </w:r>
      <w:r>
        <w:tab/>
        <w:t>Existing band n53 out-of-band blocking requirements (with the changed upper edge to 2500MHz) can be applied to the new NTN band</w:t>
      </w:r>
      <w:r w:rsidRPr="003E7753">
        <w: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tab/>
      </w:r>
    </w:p>
    <w:p w14:paraId="62E2E073" w14:textId="667A2326" w:rsidR="008E7986" w:rsidRDefault="00144BC5" w:rsidP="008E7986">
      <w:r>
        <w:lastRenderedPageBreak/>
        <w:t>The table below is the corresponding excerpt from the draft running CR illustrating how the out-of-band blocking requirements can be implemented in the specification.</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071E38" w14:paraId="37B922A5" w14:textId="77777777" w:rsidTr="00D10B2C">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BCD07F9" w14:textId="77777777" w:rsidR="00071E38" w:rsidRPr="008F1D1A" w:rsidRDefault="00071E38" w:rsidP="00D10B2C">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73B7A841" w14:textId="77777777" w:rsidR="00071E38" w:rsidRDefault="00071E38" w:rsidP="00D10B2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7BECCC8" w14:textId="77777777" w:rsidR="00071E38" w:rsidRDefault="00071E38" w:rsidP="00D10B2C">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1DC30893" w14:textId="77777777" w:rsidR="00071E38" w:rsidRDefault="00071E38" w:rsidP="00D10B2C">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5E2CA2CD" w14:textId="77777777" w:rsidR="00071E38" w:rsidRDefault="00071E38" w:rsidP="00D10B2C">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716E8389" w14:textId="77777777" w:rsidR="00071E38" w:rsidRDefault="00071E38" w:rsidP="00D10B2C">
            <w:pPr>
              <w:pStyle w:val="TAH"/>
            </w:pPr>
            <w:r>
              <w:t>Range 3</w:t>
            </w:r>
          </w:p>
        </w:tc>
      </w:tr>
      <w:tr w:rsidR="00071E38" w14:paraId="482EA810" w14:textId="77777777" w:rsidTr="00D10B2C">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5472E1CA" w14:textId="77777777" w:rsidR="00071E38" w:rsidRPr="008F1D1A" w:rsidRDefault="00071E38" w:rsidP="00D10B2C">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64CF805" w14:textId="77777777" w:rsidR="00071E38" w:rsidRDefault="00071E38" w:rsidP="00D10B2C">
            <w:pPr>
              <w:pStyle w:val="TAC"/>
              <w:rPr>
                <w:lang w:val="sv-SE"/>
              </w:rPr>
            </w:pPr>
            <w:proofErr w:type="spellStart"/>
            <w:r>
              <w:rPr>
                <w:lang w:val="sv-SE"/>
              </w:rPr>
              <w:t>P</w:t>
            </w:r>
            <w:r>
              <w:rPr>
                <w:vertAlign w:val="subscript"/>
                <w:lang w:val="sv-SE"/>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61D3B866" w14:textId="77777777" w:rsidR="00071E38" w:rsidRDefault="00071E38" w:rsidP="00D10B2C">
            <w:pPr>
              <w:pStyle w:val="TAC"/>
              <w:rPr>
                <w:lang w:val="sv-SE"/>
              </w:rPr>
            </w:pPr>
            <w:proofErr w:type="spellStart"/>
            <w:r>
              <w:rPr>
                <w:lang w:val="sv-SE"/>
              </w:rPr>
              <w:t>dBm</w:t>
            </w:r>
            <w:proofErr w:type="spellEnd"/>
          </w:p>
        </w:tc>
        <w:tc>
          <w:tcPr>
            <w:tcW w:w="1939" w:type="dxa"/>
            <w:tcBorders>
              <w:top w:val="single" w:sz="4" w:space="0" w:color="auto"/>
              <w:left w:val="single" w:sz="4" w:space="0" w:color="auto"/>
              <w:bottom w:val="single" w:sz="4" w:space="0" w:color="auto"/>
              <w:right w:val="single" w:sz="4" w:space="0" w:color="auto"/>
            </w:tcBorders>
            <w:hideMark/>
          </w:tcPr>
          <w:p w14:paraId="12560011" w14:textId="77777777" w:rsidR="00071E38" w:rsidRDefault="00071E38" w:rsidP="00D10B2C">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084D4BF2" w14:textId="77777777" w:rsidR="00071E38" w:rsidRDefault="00071E38" w:rsidP="00D10B2C">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8672622" w14:textId="77777777" w:rsidR="00071E38" w:rsidRDefault="00071E38" w:rsidP="00D10B2C">
            <w:pPr>
              <w:pStyle w:val="TAC"/>
            </w:pPr>
            <w:r>
              <w:t>-15</w:t>
            </w:r>
          </w:p>
        </w:tc>
      </w:tr>
      <w:tr w:rsidR="00071E38" w14:paraId="500EF073" w14:textId="77777777" w:rsidTr="00D10B2C">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0F2531E" w14:textId="77777777" w:rsidR="00071E38" w:rsidRPr="00071E38" w:rsidRDefault="00071E38" w:rsidP="00D10B2C">
            <w:pPr>
              <w:pStyle w:val="TAC"/>
              <w:rPr>
                <w:highlight w:val="yellow"/>
              </w:rPr>
            </w:pPr>
            <w:r w:rsidRPr="00071E38">
              <w:rPr>
                <w:highlight w:val="yellow"/>
              </w:rPr>
              <w:t>[n254]</w:t>
            </w:r>
            <w:r w:rsidRPr="00071E38">
              <w:rPr>
                <w:highlight w:val="yellow"/>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2B6B6F8E" w14:textId="77777777" w:rsidR="00071E38" w:rsidRPr="00071E38" w:rsidRDefault="00071E38" w:rsidP="00D10B2C">
            <w:pPr>
              <w:pStyle w:val="TAC"/>
              <w:rPr>
                <w:highlight w:val="yellow"/>
                <w:lang w:val="sv-SE"/>
              </w:rPr>
            </w:pPr>
            <w:proofErr w:type="spellStart"/>
            <w:r w:rsidRPr="00071E38">
              <w:rPr>
                <w:highlight w:val="yellow"/>
                <w:lang w:val="sv-SE"/>
              </w:rPr>
              <w:t>F</w:t>
            </w:r>
            <w:r w:rsidRPr="00071E38">
              <w:rPr>
                <w:highlight w:val="yellow"/>
                <w:vertAlign w:val="subscript"/>
                <w:lang w:val="sv-SE"/>
              </w:rPr>
              <w:t>interferer</w:t>
            </w:r>
            <w:proofErr w:type="spellEnd"/>
            <w:r w:rsidRPr="00071E38">
              <w:rPr>
                <w:highlight w:val="yellow"/>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53A36344" w14:textId="77777777" w:rsidR="00071E38" w:rsidRPr="00071E38" w:rsidRDefault="00071E38" w:rsidP="00D10B2C">
            <w:pPr>
              <w:pStyle w:val="TAC"/>
              <w:rPr>
                <w:highlight w:val="yellow"/>
                <w:lang w:val="sv-SE"/>
              </w:rPr>
            </w:pPr>
            <w:r w:rsidRPr="00071E38">
              <w:rPr>
                <w:highlight w:val="yellow"/>
                <w:lang w:val="sv-SE"/>
              </w:rPr>
              <w:t>MHz</w:t>
            </w:r>
          </w:p>
        </w:tc>
        <w:tc>
          <w:tcPr>
            <w:tcW w:w="1939" w:type="dxa"/>
            <w:tcBorders>
              <w:top w:val="single" w:sz="4" w:space="0" w:color="auto"/>
              <w:left w:val="single" w:sz="4" w:space="0" w:color="auto"/>
              <w:bottom w:val="single" w:sz="4" w:space="0" w:color="auto"/>
              <w:right w:val="single" w:sz="4" w:space="0" w:color="auto"/>
            </w:tcBorders>
          </w:tcPr>
          <w:p w14:paraId="3E2408E3" w14:textId="77777777" w:rsidR="00071E38" w:rsidRPr="00071E38" w:rsidRDefault="00071E38" w:rsidP="00D10B2C">
            <w:pPr>
              <w:pStyle w:val="TAC"/>
              <w:rPr>
                <w:rFonts w:cs="Arial"/>
                <w:highlight w:val="yellow"/>
              </w:rPr>
            </w:pPr>
            <w:r w:rsidRPr="00071E38">
              <w:rPr>
                <w:rFonts w:cs="Arial"/>
                <w:highlight w:val="yellow"/>
              </w:rPr>
              <w:t xml:space="preserve">-60 &lt; f – </w:t>
            </w:r>
            <w:proofErr w:type="spellStart"/>
            <w:r w:rsidRPr="00071E38">
              <w:rPr>
                <w:rFonts w:cs="Arial"/>
                <w:highlight w:val="yellow"/>
              </w:rPr>
              <w:t>F</w:t>
            </w:r>
            <w:r w:rsidRPr="00071E38">
              <w:rPr>
                <w:rFonts w:cs="Arial"/>
                <w:highlight w:val="yellow"/>
                <w:vertAlign w:val="subscript"/>
              </w:rPr>
              <w:t>DL_low</w:t>
            </w:r>
            <w:proofErr w:type="spellEnd"/>
            <w:r w:rsidRPr="00071E38">
              <w:rPr>
                <w:rFonts w:cs="Arial"/>
                <w:highlight w:val="yellow"/>
              </w:rPr>
              <w:t xml:space="preserve"> &lt; -15</w:t>
            </w:r>
          </w:p>
          <w:p w14:paraId="0775B67F" w14:textId="77777777" w:rsidR="00071E38" w:rsidRPr="00071E38" w:rsidRDefault="00071E38" w:rsidP="00D10B2C">
            <w:pPr>
              <w:pStyle w:val="TAC"/>
              <w:rPr>
                <w:rFonts w:cs="Arial"/>
                <w:highlight w:val="yellow"/>
              </w:rPr>
            </w:pPr>
            <w:r w:rsidRPr="00071E38">
              <w:rPr>
                <w:rFonts w:cs="Arial"/>
                <w:highlight w:val="yellow"/>
              </w:rPr>
              <w:t>or</w:t>
            </w:r>
          </w:p>
          <w:p w14:paraId="49E6EB4C" w14:textId="77777777" w:rsidR="00071E38" w:rsidRPr="00071E38" w:rsidRDefault="00071E38" w:rsidP="00D10B2C">
            <w:pPr>
              <w:pStyle w:val="TAC"/>
              <w:rPr>
                <w:rFonts w:cs="Arial"/>
                <w:highlight w:val="yellow"/>
              </w:rPr>
            </w:pPr>
            <w:r w:rsidRPr="00071E38">
              <w:rPr>
                <w:rFonts w:cs="Arial"/>
                <w:highlight w:val="yellow"/>
              </w:rPr>
              <w:t xml:space="preserve">15 &lt; f – </w:t>
            </w:r>
            <w:proofErr w:type="spellStart"/>
            <w:r w:rsidRPr="00071E38">
              <w:rPr>
                <w:rFonts w:cs="Arial"/>
                <w:highlight w:val="yellow"/>
              </w:rPr>
              <w:t>F</w:t>
            </w:r>
            <w:r w:rsidRPr="00071E38">
              <w:rPr>
                <w:rFonts w:cs="Arial"/>
                <w:highlight w:val="yellow"/>
                <w:vertAlign w:val="subscript"/>
              </w:rPr>
              <w:t>DL_high</w:t>
            </w:r>
            <w:proofErr w:type="spellEnd"/>
            <w:r w:rsidRPr="00071E38">
              <w:rPr>
                <w:rFonts w:cs="Arial"/>
                <w:highlight w:val="yellow"/>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ADD8F30" w14:textId="77777777" w:rsidR="00071E38" w:rsidRPr="00071E38" w:rsidRDefault="00071E38" w:rsidP="00D10B2C">
            <w:pPr>
              <w:pStyle w:val="TAC"/>
              <w:rPr>
                <w:rFonts w:cs="Arial"/>
                <w:highlight w:val="yellow"/>
              </w:rPr>
            </w:pPr>
            <w:r w:rsidRPr="00071E38">
              <w:rPr>
                <w:rFonts w:cs="Arial"/>
                <w:highlight w:val="yellow"/>
              </w:rPr>
              <w:t xml:space="preserve">-85 &lt; f – </w:t>
            </w:r>
            <w:proofErr w:type="spellStart"/>
            <w:r w:rsidRPr="00071E38">
              <w:rPr>
                <w:rFonts w:cs="Arial"/>
                <w:highlight w:val="yellow"/>
              </w:rPr>
              <w:t>F</w:t>
            </w:r>
            <w:r w:rsidRPr="00071E38">
              <w:rPr>
                <w:rFonts w:cs="Arial"/>
                <w:highlight w:val="yellow"/>
                <w:vertAlign w:val="subscript"/>
              </w:rPr>
              <w:t>DL_low</w:t>
            </w:r>
            <w:proofErr w:type="spellEnd"/>
            <w:r w:rsidRPr="00071E38">
              <w:rPr>
                <w:rFonts w:cs="Arial"/>
                <w:highlight w:val="yellow"/>
              </w:rPr>
              <w:t xml:space="preserve"> ≤ -60</w:t>
            </w:r>
          </w:p>
          <w:p w14:paraId="60CAF057" w14:textId="77777777" w:rsidR="00071E38" w:rsidRPr="00071E38" w:rsidRDefault="00071E38" w:rsidP="00D10B2C">
            <w:pPr>
              <w:pStyle w:val="TAC"/>
              <w:rPr>
                <w:rFonts w:cs="Arial"/>
                <w:highlight w:val="yellow"/>
              </w:rPr>
            </w:pPr>
            <w:r w:rsidRPr="00071E38">
              <w:rPr>
                <w:rFonts w:cs="Arial"/>
                <w:highlight w:val="yellow"/>
              </w:rPr>
              <w:t>or</w:t>
            </w:r>
          </w:p>
          <w:p w14:paraId="64731384" w14:textId="77777777" w:rsidR="00071E38" w:rsidRPr="00071E38" w:rsidRDefault="00071E38" w:rsidP="00D10B2C">
            <w:pPr>
              <w:pStyle w:val="TAC"/>
              <w:rPr>
                <w:rFonts w:cs="Arial"/>
                <w:highlight w:val="yellow"/>
              </w:rPr>
            </w:pPr>
            <w:r w:rsidRPr="00071E38">
              <w:rPr>
                <w:rFonts w:cs="Arial"/>
                <w:highlight w:val="yellow"/>
              </w:rPr>
              <w:t xml:space="preserve">60 ≤ f – </w:t>
            </w:r>
            <w:proofErr w:type="spellStart"/>
            <w:r w:rsidRPr="00071E38">
              <w:rPr>
                <w:rFonts w:cs="Arial"/>
                <w:highlight w:val="yellow"/>
              </w:rPr>
              <w:t>F</w:t>
            </w:r>
            <w:r w:rsidRPr="00071E38">
              <w:rPr>
                <w:rFonts w:cs="Arial"/>
                <w:highlight w:val="yellow"/>
                <w:vertAlign w:val="subscript"/>
              </w:rPr>
              <w:t>DL_high</w:t>
            </w:r>
            <w:proofErr w:type="spellEnd"/>
            <w:r w:rsidRPr="00071E38">
              <w:rPr>
                <w:rFonts w:cs="Arial"/>
                <w:highlight w:val="yellow"/>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DC0ADF5" w14:textId="77777777" w:rsidR="00071E38" w:rsidRPr="00071E38" w:rsidRDefault="00071E38" w:rsidP="00D10B2C">
            <w:pPr>
              <w:pStyle w:val="TAC"/>
              <w:rPr>
                <w:rFonts w:cs="Arial"/>
                <w:highlight w:val="yellow"/>
              </w:rPr>
            </w:pPr>
            <w:r w:rsidRPr="00071E38">
              <w:rPr>
                <w:rFonts w:cs="Arial"/>
                <w:highlight w:val="yellow"/>
              </w:rPr>
              <w:t xml:space="preserve">1 ≤ f ≤ </w:t>
            </w:r>
            <w:proofErr w:type="spellStart"/>
            <w:r w:rsidRPr="00071E38">
              <w:rPr>
                <w:rFonts w:cs="Arial"/>
                <w:highlight w:val="yellow"/>
              </w:rPr>
              <w:t>F</w:t>
            </w:r>
            <w:r w:rsidRPr="00071E38">
              <w:rPr>
                <w:rFonts w:cs="Arial"/>
                <w:highlight w:val="yellow"/>
                <w:vertAlign w:val="subscript"/>
              </w:rPr>
              <w:t>DL_low</w:t>
            </w:r>
            <w:proofErr w:type="spellEnd"/>
            <w:r w:rsidRPr="00071E38">
              <w:rPr>
                <w:rFonts w:cs="Arial"/>
                <w:highlight w:val="yellow"/>
              </w:rPr>
              <w:t xml:space="preserve"> – 85</w:t>
            </w:r>
          </w:p>
          <w:p w14:paraId="53DE6545" w14:textId="77777777" w:rsidR="00071E38" w:rsidRPr="00071E38" w:rsidRDefault="00071E38" w:rsidP="00D10B2C">
            <w:pPr>
              <w:pStyle w:val="TAC"/>
              <w:rPr>
                <w:rFonts w:cs="Arial"/>
                <w:highlight w:val="yellow"/>
              </w:rPr>
            </w:pPr>
            <w:r w:rsidRPr="00071E38">
              <w:rPr>
                <w:rFonts w:cs="Arial"/>
                <w:highlight w:val="yellow"/>
              </w:rPr>
              <w:t>or</w:t>
            </w:r>
          </w:p>
          <w:p w14:paraId="15DFFD08" w14:textId="77777777" w:rsidR="00071E38" w:rsidRPr="00071E38" w:rsidRDefault="00071E38" w:rsidP="00D10B2C">
            <w:pPr>
              <w:pStyle w:val="TAC"/>
              <w:rPr>
                <w:rFonts w:cs="Arial"/>
                <w:highlight w:val="yellow"/>
              </w:rPr>
            </w:pPr>
            <w:proofErr w:type="spellStart"/>
            <w:r w:rsidRPr="00071E38">
              <w:rPr>
                <w:rFonts w:cs="Arial"/>
                <w:highlight w:val="yellow"/>
              </w:rPr>
              <w:t>F</w:t>
            </w:r>
            <w:r w:rsidRPr="00071E38">
              <w:rPr>
                <w:rFonts w:cs="Arial"/>
                <w:highlight w:val="yellow"/>
                <w:vertAlign w:val="subscript"/>
              </w:rPr>
              <w:t>DL_high</w:t>
            </w:r>
            <w:proofErr w:type="spellEnd"/>
            <w:r w:rsidRPr="00071E38">
              <w:rPr>
                <w:rFonts w:cs="Arial"/>
                <w:highlight w:val="yellow"/>
              </w:rPr>
              <w:t xml:space="preserve"> + 85 ≤ f</w:t>
            </w:r>
          </w:p>
          <w:p w14:paraId="4CFAE423" w14:textId="77777777" w:rsidR="00071E38" w:rsidRPr="00071E38" w:rsidRDefault="00071E38" w:rsidP="00D10B2C">
            <w:pPr>
              <w:pStyle w:val="TAC"/>
              <w:rPr>
                <w:rFonts w:cs="Arial"/>
                <w:highlight w:val="yellow"/>
              </w:rPr>
            </w:pPr>
            <w:r w:rsidRPr="00071E38">
              <w:rPr>
                <w:rFonts w:cs="Arial"/>
                <w:highlight w:val="yellow"/>
              </w:rPr>
              <w:t>≤ 12750</w:t>
            </w:r>
          </w:p>
        </w:tc>
      </w:tr>
      <w:tr w:rsidR="00071E38" w14:paraId="0B8CF011" w14:textId="77777777" w:rsidTr="00D10B2C">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682B4E88" w14:textId="77777777" w:rsidR="00071E38" w:rsidRDefault="00071E38" w:rsidP="00D10B2C">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6070A0AE" w14:textId="77777777" w:rsidR="00071E38" w:rsidRDefault="00071E38" w:rsidP="00D10B2C">
            <w:pPr>
              <w:pStyle w:val="TAC"/>
              <w:rPr>
                <w:lang w:val="sv-SE"/>
              </w:rPr>
            </w:pPr>
            <w:proofErr w:type="spellStart"/>
            <w:r>
              <w:rPr>
                <w:lang w:val="sv-SE"/>
              </w:rPr>
              <w:t>F</w:t>
            </w:r>
            <w:r>
              <w:rPr>
                <w:vertAlign w:val="subscript"/>
                <w:lang w:val="sv-SE"/>
              </w:rPr>
              <w:t>interferer</w:t>
            </w:r>
            <w:proofErr w:type="spellEnd"/>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BD114EB" w14:textId="77777777" w:rsidR="00071E38" w:rsidRDefault="00071E38" w:rsidP="00D10B2C">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F1C4FD0" w14:textId="77777777" w:rsidR="00071E38" w:rsidRDefault="00071E38" w:rsidP="00D10B2C">
            <w:pPr>
              <w:pStyle w:val="TAC"/>
              <w:rPr>
                <w:rFonts w:cs="Arial"/>
              </w:rPr>
            </w:pPr>
            <w:r>
              <w:rPr>
                <w:rFonts w:cs="Arial"/>
              </w:rPr>
              <w:t xml:space="preserve">-60 &lt; f – </w:t>
            </w:r>
            <w:proofErr w:type="spellStart"/>
            <w:r>
              <w:rPr>
                <w:rFonts w:cs="Arial"/>
              </w:rPr>
              <w:t>F</w:t>
            </w:r>
            <w:r>
              <w:rPr>
                <w:rFonts w:cs="Arial"/>
                <w:vertAlign w:val="subscript"/>
              </w:rPr>
              <w:t>DL_low</w:t>
            </w:r>
            <w:proofErr w:type="spellEnd"/>
            <w:r>
              <w:rPr>
                <w:rFonts w:cs="Arial"/>
              </w:rPr>
              <w:t xml:space="preserve"> &lt; -15</w:t>
            </w:r>
          </w:p>
          <w:p w14:paraId="7C2ED399" w14:textId="77777777" w:rsidR="00071E38" w:rsidRDefault="00071E38" w:rsidP="00D10B2C">
            <w:pPr>
              <w:pStyle w:val="TAC"/>
              <w:rPr>
                <w:rFonts w:cs="Arial"/>
              </w:rPr>
            </w:pPr>
            <w:r>
              <w:rPr>
                <w:rFonts w:cs="Arial"/>
              </w:rPr>
              <w:t>or</w:t>
            </w:r>
          </w:p>
          <w:p w14:paraId="2B788A4C" w14:textId="77777777" w:rsidR="00071E38" w:rsidRDefault="00071E38" w:rsidP="00D10B2C">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4A5E46DF" w14:textId="77777777" w:rsidR="00071E38" w:rsidRDefault="00071E38" w:rsidP="00D10B2C">
            <w:pPr>
              <w:pStyle w:val="TAC"/>
              <w:rPr>
                <w:rFonts w:cs="Arial"/>
              </w:rPr>
            </w:pPr>
            <w:r>
              <w:rPr>
                <w:rFonts w:cs="Arial"/>
              </w:rPr>
              <w:t xml:space="preserve">-85 &lt; f – </w:t>
            </w:r>
            <w:proofErr w:type="spellStart"/>
            <w:r>
              <w:rPr>
                <w:rFonts w:cs="Arial"/>
              </w:rPr>
              <w:t>F</w:t>
            </w:r>
            <w:r>
              <w:rPr>
                <w:rFonts w:cs="Arial"/>
                <w:vertAlign w:val="subscript"/>
              </w:rPr>
              <w:t>DL_low</w:t>
            </w:r>
            <w:proofErr w:type="spellEnd"/>
            <w:r>
              <w:rPr>
                <w:rFonts w:cs="Arial"/>
              </w:rPr>
              <w:t xml:space="preserve"> ≤ -60</w:t>
            </w:r>
          </w:p>
          <w:p w14:paraId="1DD1BADF" w14:textId="77777777" w:rsidR="00071E38" w:rsidRDefault="00071E38" w:rsidP="00D10B2C">
            <w:pPr>
              <w:pStyle w:val="TAC"/>
              <w:rPr>
                <w:rFonts w:cs="Arial"/>
              </w:rPr>
            </w:pPr>
            <w:r>
              <w:rPr>
                <w:rFonts w:cs="Arial"/>
              </w:rPr>
              <w:t>or</w:t>
            </w:r>
          </w:p>
          <w:p w14:paraId="11FAB908" w14:textId="77777777" w:rsidR="00071E38" w:rsidRDefault="00071E38" w:rsidP="00D10B2C">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5A992E56" w14:textId="77777777" w:rsidR="00071E38" w:rsidRDefault="00071E38" w:rsidP="00D10B2C">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85</w:t>
            </w:r>
          </w:p>
          <w:p w14:paraId="41938F8E" w14:textId="77777777" w:rsidR="00071E38" w:rsidRDefault="00071E38" w:rsidP="00D10B2C">
            <w:pPr>
              <w:pStyle w:val="TAC"/>
              <w:rPr>
                <w:rFonts w:cs="Arial"/>
              </w:rPr>
            </w:pPr>
            <w:r>
              <w:rPr>
                <w:rFonts w:cs="Arial"/>
              </w:rPr>
              <w:t>or</w:t>
            </w:r>
          </w:p>
          <w:p w14:paraId="54F70D28" w14:textId="77777777" w:rsidR="00071E38" w:rsidRDefault="00071E38" w:rsidP="00D10B2C">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24C097D1" w14:textId="77777777" w:rsidR="00071E38" w:rsidRDefault="00071E38" w:rsidP="00D10B2C">
            <w:pPr>
              <w:pStyle w:val="TAC"/>
              <w:rPr>
                <w:rFonts w:cs="Arial"/>
              </w:rPr>
            </w:pPr>
            <w:r>
              <w:rPr>
                <w:rFonts w:cs="Arial"/>
              </w:rPr>
              <w:t>≤ 12750</w:t>
            </w:r>
          </w:p>
        </w:tc>
      </w:tr>
      <w:tr w:rsidR="00071E38" w14:paraId="32C5F55D" w14:textId="77777777" w:rsidTr="00D10B2C">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8E26610" w14:textId="77777777" w:rsidR="00071E38" w:rsidRDefault="00071E38" w:rsidP="00D10B2C">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0723BE4" w14:textId="77777777" w:rsidR="00071E38" w:rsidRDefault="00071E38" w:rsidP="00D10B2C">
            <w:pPr>
              <w:pStyle w:val="TAC"/>
              <w:rPr>
                <w:lang w:val="sv-SE"/>
              </w:rPr>
            </w:pPr>
            <w:proofErr w:type="spellStart"/>
            <w:r>
              <w:rPr>
                <w:lang w:val="sv-SE"/>
              </w:rPr>
              <w:t>F</w:t>
            </w:r>
            <w:r>
              <w:rPr>
                <w:vertAlign w:val="subscript"/>
                <w:lang w:val="sv-SE"/>
              </w:rPr>
              <w:t>interferer</w:t>
            </w:r>
            <w:proofErr w:type="spellEnd"/>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19708FFE" w14:textId="77777777" w:rsidR="00071E38" w:rsidRDefault="00071E38" w:rsidP="00D10B2C">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E50C7E9" w14:textId="77777777" w:rsidR="00071E38" w:rsidRDefault="00071E38" w:rsidP="00D10B2C">
            <w:pPr>
              <w:pStyle w:val="TAC"/>
              <w:rPr>
                <w:rFonts w:cs="Arial"/>
              </w:rPr>
            </w:pPr>
            <w:r>
              <w:rPr>
                <w:rFonts w:cs="Arial"/>
              </w:rPr>
              <w:t xml:space="preserve">-100 &lt; f – </w:t>
            </w:r>
            <w:proofErr w:type="spellStart"/>
            <w:r>
              <w:rPr>
                <w:rFonts w:cs="Arial"/>
              </w:rPr>
              <w:t>F</w:t>
            </w:r>
            <w:r>
              <w:rPr>
                <w:rFonts w:cs="Arial"/>
                <w:vertAlign w:val="subscript"/>
              </w:rPr>
              <w:t>DL_low</w:t>
            </w:r>
            <w:proofErr w:type="spellEnd"/>
            <w:r>
              <w:rPr>
                <w:rFonts w:cs="Arial"/>
              </w:rPr>
              <w:t xml:space="preserve"> &lt; -15</w:t>
            </w:r>
          </w:p>
          <w:p w14:paraId="4C11F7CE" w14:textId="77777777" w:rsidR="00071E38" w:rsidRDefault="00071E38" w:rsidP="00D10B2C">
            <w:pPr>
              <w:pStyle w:val="TAC"/>
              <w:rPr>
                <w:rFonts w:cs="Arial"/>
              </w:rPr>
            </w:pPr>
            <w:r>
              <w:rPr>
                <w:rFonts w:cs="Arial"/>
              </w:rPr>
              <w:t>or</w:t>
            </w:r>
          </w:p>
          <w:p w14:paraId="685C8295" w14:textId="77777777" w:rsidR="00071E38" w:rsidRDefault="00071E38" w:rsidP="00D10B2C">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00A8BC9" w14:textId="77777777" w:rsidR="00071E38" w:rsidRDefault="00071E38" w:rsidP="00D10B2C">
            <w:pPr>
              <w:pStyle w:val="TAC"/>
              <w:rPr>
                <w:rFonts w:cs="Arial"/>
              </w:rPr>
            </w:pPr>
            <w:r>
              <w:rPr>
                <w:rFonts w:cs="Arial"/>
              </w:rPr>
              <w:t xml:space="preserve">-145 &lt; f – </w:t>
            </w:r>
            <w:proofErr w:type="spellStart"/>
            <w:r>
              <w:rPr>
                <w:rFonts w:cs="Arial"/>
              </w:rPr>
              <w:t>F</w:t>
            </w:r>
            <w:r>
              <w:rPr>
                <w:rFonts w:cs="Arial"/>
                <w:vertAlign w:val="subscript"/>
              </w:rPr>
              <w:t>DL_low</w:t>
            </w:r>
            <w:proofErr w:type="spellEnd"/>
            <w:r>
              <w:rPr>
                <w:rFonts w:cs="Arial"/>
              </w:rPr>
              <w:t xml:space="preserve"> ≤ -100</w:t>
            </w:r>
          </w:p>
          <w:p w14:paraId="6FA168F2" w14:textId="77777777" w:rsidR="00071E38" w:rsidRDefault="00071E38" w:rsidP="00D10B2C">
            <w:pPr>
              <w:pStyle w:val="TAC"/>
              <w:rPr>
                <w:rFonts w:cs="Arial"/>
              </w:rPr>
            </w:pPr>
            <w:r>
              <w:rPr>
                <w:rFonts w:cs="Arial"/>
              </w:rPr>
              <w:t>or</w:t>
            </w:r>
          </w:p>
          <w:p w14:paraId="1E43FE55" w14:textId="77777777" w:rsidR="00071E38" w:rsidRDefault="00071E38" w:rsidP="00D10B2C">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180C471" w14:textId="77777777" w:rsidR="00071E38" w:rsidRDefault="00071E38" w:rsidP="00D10B2C">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145</w:t>
            </w:r>
          </w:p>
          <w:p w14:paraId="33FCFA6B" w14:textId="77777777" w:rsidR="00071E38" w:rsidRDefault="00071E38" w:rsidP="00D10B2C">
            <w:pPr>
              <w:pStyle w:val="TAC"/>
              <w:rPr>
                <w:rFonts w:cs="Arial"/>
              </w:rPr>
            </w:pPr>
            <w:r>
              <w:rPr>
                <w:rFonts w:cs="Arial"/>
              </w:rPr>
              <w:t>or</w:t>
            </w:r>
          </w:p>
          <w:p w14:paraId="0B1FACC5" w14:textId="77777777" w:rsidR="00071E38" w:rsidRDefault="00071E38" w:rsidP="00D10B2C">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5933C97F" w14:textId="77777777" w:rsidR="00071E38" w:rsidRDefault="00071E38" w:rsidP="00D10B2C">
            <w:pPr>
              <w:pStyle w:val="TAC"/>
              <w:rPr>
                <w:rFonts w:cs="Arial"/>
              </w:rPr>
            </w:pPr>
            <w:r>
              <w:rPr>
                <w:rFonts w:cs="Arial"/>
              </w:rPr>
              <w:t>≤ 12750</w:t>
            </w:r>
          </w:p>
        </w:tc>
      </w:tr>
      <w:tr w:rsidR="00071E38" w:rsidRPr="00230ED0" w14:paraId="6716FA61" w14:textId="77777777" w:rsidTr="00D10B2C">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6F62BDA9" w14:textId="77777777" w:rsidR="00071E38" w:rsidRDefault="00071E38" w:rsidP="00D10B2C">
            <w:pPr>
              <w:pStyle w:val="TAN"/>
              <w:rPr>
                <w:rFonts w:eastAsiaTheme="minorEastAsia" w:cs="Arial"/>
                <w:lang w:val="en-US"/>
              </w:rPr>
            </w:pPr>
            <w:r>
              <w:t xml:space="preserve">NOTE </w:t>
            </w:r>
            <w:r>
              <w:rPr>
                <w:rFonts w:hint="eastAsia"/>
                <w:lang w:val="en-US"/>
              </w:rPr>
              <w:t>1</w:t>
            </w:r>
            <w:r w:rsidRPr="00A257E5">
              <w:t>:</w:t>
            </w:r>
            <w:r w:rsidRPr="00A257E5">
              <w:tab/>
            </w:r>
            <w:r>
              <w:rPr>
                <w:rFonts w:eastAsia="MS Mincho"/>
                <w:lang w:val="en-US"/>
              </w:rPr>
              <w:t>Band n256 lower frequency ranges are modified to enable specific implementations</w:t>
            </w:r>
            <w:r w:rsidRPr="00A257E5" w:rsidDel="005765B4">
              <w:rPr>
                <w:rFonts w:eastAsia="MS Mincho"/>
              </w:rPr>
              <w:t xml:space="preserve"> </w:t>
            </w:r>
            <w:proofErr w:type="gramStart"/>
            <w:r>
              <w:rPr>
                <w:rFonts w:eastAsia="MS Mincho"/>
              </w:rPr>
              <w:t>void</w:t>
            </w:r>
            <w:proofErr w:type="gramEnd"/>
          </w:p>
          <w:p w14:paraId="3A12E42C" w14:textId="77777777" w:rsidR="00071E38" w:rsidRDefault="00071E38" w:rsidP="00D10B2C">
            <w:pPr>
              <w:pStyle w:val="TAN"/>
              <w:rPr>
                <w:lang w:val="en-US"/>
              </w:rPr>
            </w:pPr>
            <w:r w:rsidRPr="00071E38">
              <w:rPr>
                <w:highlight w:val="yellow"/>
              </w:rPr>
              <w:t>NOTE</w:t>
            </w:r>
            <w:r w:rsidRPr="00071E38">
              <w:rPr>
                <w:rFonts w:hint="eastAsia"/>
                <w:highlight w:val="yellow"/>
                <w:lang w:val="en-US"/>
              </w:rPr>
              <w:t xml:space="preserve"> 2</w:t>
            </w:r>
            <w:r w:rsidRPr="00071E38">
              <w:rPr>
                <w:highlight w:val="yellow"/>
              </w:rPr>
              <w:t>:</w:t>
            </w:r>
            <w:r w:rsidRPr="00071E38">
              <w:rPr>
                <w:highlight w:val="yellow"/>
              </w:rPr>
              <w:tab/>
              <w:t xml:space="preserve">Band [n254] </w:t>
            </w:r>
            <w:r w:rsidRPr="00071E38">
              <w:rPr>
                <w:rFonts w:eastAsia="MS Mincho"/>
                <w:highlight w:val="yellow"/>
              </w:rPr>
              <w:t>power level of the interferer (</w:t>
            </w:r>
            <w:proofErr w:type="spellStart"/>
            <w:r w:rsidRPr="00071E38">
              <w:rPr>
                <w:highlight w:val="yellow"/>
                <w:lang w:val="sv-SE"/>
              </w:rPr>
              <w:t>P</w:t>
            </w:r>
            <w:r w:rsidRPr="00071E38">
              <w:rPr>
                <w:highlight w:val="yellow"/>
                <w:vertAlign w:val="subscript"/>
                <w:lang w:val="sv-SE"/>
              </w:rPr>
              <w:t>interferer</w:t>
            </w:r>
            <w:proofErr w:type="spellEnd"/>
            <w:r w:rsidRPr="00071E38">
              <w:rPr>
                <w:rFonts w:eastAsia="MS Mincho"/>
                <w:highlight w:val="yellow"/>
              </w:rPr>
              <w:t xml:space="preserve">) for Range 3 shall be modified to -20 dBm for </w:t>
            </w:r>
            <w:proofErr w:type="spellStart"/>
            <w:r w:rsidRPr="00071E38">
              <w:rPr>
                <w:highlight w:val="yellow"/>
                <w:lang w:val="sv-SE"/>
              </w:rPr>
              <w:t>F</w:t>
            </w:r>
            <w:r w:rsidRPr="00071E38">
              <w:rPr>
                <w:highlight w:val="yellow"/>
                <w:vertAlign w:val="subscript"/>
                <w:lang w:val="sv-SE"/>
              </w:rPr>
              <w:t>interferer</w:t>
            </w:r>
            <w:proofErr w:type="spellEnd"/>
            <w:r w:rsidRPr="00071E38">
              <w:rPr>
                <w:rFonts w:eastAsia="MS Mincho"/>
                <w:highlight w:val="yellow"/>
              </w:rPr>
              <w:t xml:space="preserve"> &gt; 2580 MHz and </w:t>
            </w:r>
            <w:proofErr w:type="spellStart"/>
            <w:r w:rsidRPr="00071E38">
              <w:rPr>
                <w:rFonts w:eastAsia="MS Mincho"/>
                <w:highlight w:val="yellow"/>
              </w:rPr>
              <w:t>FInterferer</w:t>
            </w:r>
            <w:proofErr w:type="spellEnd"/>
            <w:r w:rsidRPr="00071E38">
              <w:rPr>
                <w:rFonts w:eastAsia="MS Mincho"/>
                <w:highlight w:val="yellow"/>
              </w:rPr>
              <w:t xml:space="preserve"> &lt; 2775 </w:t>
            </w:r>
            <w:proofErr w:type="spellStart"/>
            <w:r w:rsidRPr="00071E38">
              <w:rPr>
                <w:rFonts w:eastAsia="MS Mincho"/>
                <w:highlight w:val="yellow"/>
              </w:rPr>
              <w:t>MHz.</w:t>
            </w:r>
            <w:proofErr w:type="spellEnd"/>
          </w:p>
          <w:p w14:paraId="01C8357E" w14:textId="77777777" w:rsidR="00071E38" w:rsidRDefault="00071E38" w:rsidP="00D10B2C">
            <w:pPr>
              <w:pStyle w:val="TAN"/>
              <w:rPr>
                <w:lang w:val="sv-SE"/>
              </w:rPr>
            </w:pPr>
            <w:r>
              <w:t>NOTE</w:t>
            </w:r>
            <w:r w:rsidRPr="001C10B9">
              <w:rPr>
                <w:rFonts w:hint="eastAsia"/>
              </w:rPr>
              <w:t xml:space="preserve"> </w:t>
            </w:r>
            <w:r>
              <w:t>3</w:t>
            </w:r>
            <w:r w:rsidRPr="001C10B9">
              <w:t>:</w:t>
            </w:r>
            <w:r>
              <w:tab/>
            </w:r>
            <w:r>
              <w:rPr>
                <w:rFonts w:eastAsia="MS Mincho"/>
              </w:rPr>
              <w:t>void</w:t>
            </w:r>
          </w:p>
          <w:p w14:paraId="78B8DD84" w14:textId="77777777" w:rsidR="00071E38" w:rsidRPr="00230ED0" w:rsidRDefault="00071E38" w:rsidP="00D10B2C">
            <w:pPr>
              <w:pStyle w:val="TAN"/>
              <w:rPr>
                <w:lang w:val="sv-SE"/>
              </w:rPr>
            </w:pPr>
            <w:r>
              <w:t>NOTE</w:t>
            </w:r>
            <w:r>
              <w:rPr>
                <w:rFonts w:hint="eastAsia"/>
                <w:lang w:val="en-US"/>
              </w:rPr>
              <w:t xml:space="preserve"> </w:t>
            </w:r>
            <w:r>
              <w:rPr>
                <w:lang w:val="en-US"/>
              </w:rPr>
              <w:t>4</w:t>
            </w:r>
            <w:r>
              <w:t>:</w:t>
            </w:r>
            <w:r>
              <w:tab/>
            </w:r>
            <w:r>
              <w:rPr>
                <w:rFonts w:eastAsia="MS Mincho"/>
              </w:rPr>
              <w:t>void</w:t>
            </w:r>
          </w:p>
        </w:tc>
      </w:tr>
    </w:tbl>
    <w:p w14:paraId="6A3E9994" w14:textId="77777777" w:rsidR="00071E38" w:rsidRDefault="00071E38" w:rsidP="008E7986"/>
    <w:p w14:paraId="34C99636" w14:textId="77777777" w:rsidR="008E7986" w:rsidRDefault="008E7986" w:rsidP="008E7986">
      <w:pPr>
        <w:pStyle w:val="Heading1"/>
      </w:pPr>
      <w:r>
        <w:t>3</w:t>
      </w:r>
      <w:r>
        <w:tab/>
        <w:t>Conclusions</w:t>
      </w:r>
    </w:p>
    <w:p w14:paraId="729720C7" w14:textId="26FD4A53" w:rsidR="000951D5" w:rsidRDefault="000951D5" w:rsidP="00E72324">
      <w:r w:rsidRPr="000951D5">
        <w:t xml:space="preserve">In this paper we have presented our </w:t>
      </w:r>
      <w:r w:rsidR="0042492C">
        <w:t>further</w:t>
      </w:r>
      <w:r w:rsidRPr="000951D5">
        <w:t xml:space="preserve"> considerations on the </w:t>
      </w:r>
      <w:r>
        <w:t xml:space="preserve">RF requirements covering both Tx and Rx aspects. </w:t>
      </w:r>
      <w:r w:rsidRPr="000951D5">
        <w:t>The corresponding changes to TS 38.101-5 can be found in</w:t>
      </w:r>
      <w:r w:rsidR="0042492C">
        <w:t xml:space="preserve"> </w:t>
      </w:r>
      <w:r w:rsidR="0042492C">
        <w:fldChar w:fldCharType="begin"/>
      </w:r>
      <w:r w:rsidR="0042492C">
        <w:instrText xml:space="preserve"> REF _Ref131509484 \r \h </w:instrText>
      </w:r>
      <w:r w:rsidR="0042492C">
        <w:fldChar w:fldCharType="separate"/>
      </w:r>
      <w:r w:rsidR="0042492C">
        <w:t>[5]</w:t>
      </w:r>
      <w:r w:rsidR="0042492C">
        <w:fldChar w:fldCharType="end"/>
      </w:r>
      <w:r w:rsidRPr="000951D5">
        <w:t>.</w:t>
      </w:r>
    </w:p>
    <w:p w14:paraId="3C51E907" w14:textId="77777777" w:rsidR="000951D5" w:rsidRDefault="000951D5" w:rsidP="00E72324"/>
    <w:p w14:paraId="54453673" w14:textId="77777777" w:rsidR="00480ABE" w:rsidRDefault="0062595A">
      <w:pPr>
        <w:pStyle w:val="TOC1"/>
        <w:rPr>
          <w:rFonts w:asciiTheme="minorHAnsi" w:eastAsiaTheme="minorEastAsia" w:hAnsiTheme="minorHAnsi" w:cstheme="minorBidi"/>
          <w:b w:val="0"/>
          <w:bCs w:val="0"/>
          <w:noProof/>
          <w:kern w:val="2"/>
          <w:sz w:val="24"/>
          <w:szCs w:val="24"/>
          <w:lang w:val="en-DE" w:eastAsia="ko-KR"/>
          <w14:ligatures w14:val="standardContextual"/>
        </w:rPr>
      </w:pPr>
      <w:r>
        <w:rPr>
          <w:b w:val="0"/>
          <w:bCs w:val="0"/>
        </w:rPr>
        <w:fldChar w:fldCharType="begin"/>
      </w:r>
      <w:r>
        <w:rPr>
          <w:b w:val="0"/>
          <w:bCs w:val="0"/>
        </w:rPr>
        <w:instrText xml:space="preserve"> TOC \n \t "Proposal,1" </w:instrText>
      </w:r>
      <w:r>
        <w:rPr>
          <w:b w:val="0"/>
          <w:bCs w:val="0"/>
        </w:rPr>
        <w:fldChar w:fldCharType="separate"/>
      </w:r>
      <w:r w:rsidR="00480ABE">
        <w:rPr>
          <w:noProof/>
        </w:rPr>
        <w:t>Proposal 1a:</w:t>
      </w:r>
      <w:r w:rsidR="00480ABE">
        <w:rPr>
          <w:rFonts w:asciiTheme="minorHAnsi" w:eastAsiaTheme="minorEastAsia" w:hAnsiTheme="minorHAnsi" w:cstheme="minorBidi"/>
          <w:b w:val="0"/>
          <w:bCs w:val="0"/>
          <w:noProof/>
          <w:kern w:val="2"/>
          <w:sz w:val="24"/>
          <w:szCs w:val="24"/>
          <w:lang w:val="en-DE" w:eastAsia="ko-KR"/>
          <w14:ligatures w14:val="standardContextual"/>
        </w:rPr>
        <w:tab/>
      </w:r>
      <w:r w:rsidR="00480ABE">
        <w:rPr>
          <w:noProof/>
        </w:rPr>
        <w:t>Capture additional out-of-band emission requirements based on the FCC and ETSI requirements.</w:t>
      </w:r>
    </w:p>
    <w:p w14:paraId="7E46AB39"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1b:</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Capture additional in-band emission requirements based on the ETSI requirements for 1610-1618.25MHz and 1618.25-1626.5MHz frequency ranges.</w:t>
      </w:r>
    </w:p>
    <w:p w14:paraId="7823948D"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2a:</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Capture power back-off simulation results in the NTN L-/S-band TR.</w:t>
      </w:r>
    </w:p>
    <w:p w14:paraId="0806E654"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2b:</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Consider allowing PI/2 BPSK for the NTN bands.</w:t>
      </w:r>
    </w:p>
    <w:p w14:paraId="0BBED6CC"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3a:</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Specify two NS flags to support ETSI regulations for the NTN L-/S-band (differentiating between different in-band emission requirements in 1610-1618.25MHz and 1618.25-1626.5MHz frequency ranges).</w:t>
      </w:r>
    </w:p>
    <w:p w14:paraId="3342FF04"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3b:</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Specify NS flag to support FCC regulations for the NTN L-/S-band.</w:t>
      </w:r>
    </w:p>
    <w:p w14:paraId="2C3E0B0E"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4a:</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UE co-existence requirements can be based on existing requirements for band n255.</w:t>
      </w:r>
    </w:p>
    <w:p w14:paraId="633AE051"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4b:</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Additional NR bands n54, n104 and n105 as well as E-UTRA bands 31, 54, 72, 73, 87, 88, 103 are added to the list of protected bands.</w:t>
      </w:r>
    </w:p>
    <w:p w14:paraId="64BC6129"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4c:</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To be discussed further whether we need to add NTN bands [n254], n256 and n255 into the list of protected bands.</w:t>
      </w:r>
    </w:p>
    <w:p w14:paraId="29E844A7"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5:</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Define REFSENS values as band n53 REFSENS with 0.5dB insertion loss (i.e. same as for the NTN band n256).</w:t>
      </w:r>
    </w:p>
    <w:p w14:paraId="4E9E7D94"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6a:</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Existing in-band blocking requirements can be applied to the new NTN band.</w:t>
      </w:r>
    </w:p>
    <w:p w14:paraId="31447879" w14:textId="77777777" w:rsidR="00480ABE" w:rsidRDefault="00480ABE">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6b:</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Existing band n53 out-of-band blocking requirements (with the changed upper edge to 2500MHz) can be applied to the new NTN band.</w:t>
      </w:r>
    </w:p>
    <w:p w14:paraId="05CC6F0A" w14:textId="2ACE8E67" w:rsidR="005E69AE" w:rsidRDefault="0062595A" w:rsidP="00244508">
      <w:r>
        <w:rPr>
          <w:b/>
          <w:bCs/>
        </w:rPr>
        <w:fldChar w:fldCharType="end"/>
      </w:r>
    </w:p>
    <w:p w14:paraId="4D133CD8" w14:textId="1EF2EF33" w:rsidR="00276EE4" w:rsidRPr="003A0483" w:rsidRDefault="005E69AE" w:rsidP="00F55FAD">
      <w:pPr>
        <w:pStyle w:val="Heading1"/>
      </w:pPr>
      <w:r>
        <w:lastRenderedPageBreak/>
        <w:t>4</w:t>
      </w:r>
      <w:r>
        <w:tab/>
        <w:t>References</w:t>
      </w:r>
    </w:p>
    <w:p w14:paraId="4FB864DF" w14:textId="77777777" w:rsidR="00F55FAD" w:rsidRPr="004D3578" w:rsidRDefault="00F55FAD" w:rsidP="00F55FAD">
      <w:pPr>
        <w:pStyle w:val="EX"/>
      </w:pPr>
      <w:bookmarkStart w:id="206" w:name="_Ref13820109"/>
      <w:r w:rsidRPr="00804854">
        <w:t>RP-193234</w:t>
      </w:r>
      <w:r>
        <w:t>, "</w:t>
      </w:r>
      <w:r w:rsidRPr="00804854">
        <w:t>Solutions for NR to support non-terrestrial networks (NTN)</w:t>
      </w:r>
      <w:r>
        <w:t>", Thales</w:t>
      </w:r>
      <w:bookmarkEnd w:id="206"/>
    </w:p>
    <w:p w14:paraId="731905A1" w14:textId="3B130EFA" w:rsidR="005E69AE" w:rsidRDefault="00F55FAD" w:rsidP="005E69AE">
      <w:pPr>
        <w:pStyle w:val="EX"/>
      </w:pPr>
      <w:bookmarkStart w:id="207" w:name="_Ref126142327"/>
      <w:r w:rsidRPr="00F55FAD">
        <w:t>RP-223431</w:t>
      </w:r>
      <w:r>
        <w:t>, "</w:t>
      </w:r>
      <w:r w:rsidRPr="00F55FAD">
        <w:t>New WID on Introduction of the satellite L-/S-band</w:t>
      </w:r>
      <w:r>
        <w:t xml:space="preserve">", </w:t>
      </w:r>
      <w:proofErr w:type="spellStart"/>
      <w:r>
        <w:t>Globalstar</w:t>
      </w:r>
      <w:proofErr w:type="spellEnd"/>
      <w:r>
        <w:t>, Apple</w:t>
      </w:r>
      <w:bookmarkEnd w:id="207"/>
    </w:p>
    <w:p w14:paraId="65325EDD" w14:textId="1E1E36DD" w:rsidR="00770F20" w:rsidRDefault="00770F20" w:rsidP="00F132A5">
      <w:pPr>
        <w:pStyle w:val="EX"/>
      </w:pPr>
      <w:r>
        <w:t>ETSI EN 301 441, "Satellite Earth Stations and Systems (SES); Harmonised Standard for Mobile Earth Stations (MES), including handheld earth stations, for Satellite Personal Communications Networks (S-PCN) operating in the 1,6 GHz/2,4 GHz frequency band under the Mobile Satellite Service (MSS) covering the essential requirements</w:t>
      </w:r>
      <w:r>
        <w:br/>
        <w:t xml:space="preserve">of article 3.2 of the Directive 2014/53/EU", v2.1.1, June 2016 </w:t>
      </w:r>
    </w:p>
    <w:p w14:paraId="38F3D722" w14:textId="74064FB5" w:rsidR="00C436E8" w:rsidRPr="00C436E8" w:rsidRDefault="00F04F46" w:rsidP="00C436E8">
      <w:pPr>
        <w:pStyle w:val="EX"/>
      </w:pPr>
      <w:bookmarkStart w:id="208" w:name="_Ref131507246"/>
      <w:r w:rsidRPr="00F04F46">
        <w:t>R4-2306561</w:t>
      </w:r>
      <w:r w:rsidR="00C436E8" w:rsidRPr="00C436E8">
        <w:t>, "WF on NTN L-/S-band", Apple</w:t>
      </w:r>
      <w:bookmarkEnd w:id="208"/>
    </w:p>
    <w:p w14:paraId="082B81BF" w14:textId="1160FAD9" w:rsidR="00C436E8" w:rsidRPr="004D3578" w:rsidRDefault="00CA4F63" w:rsidP="00C436E8">
      <w:pPr>
        <w:pStyle w:val="EX"/>
      </w:pPr>
      <w:bookmarkStart w:id="209" w:name="_Ref131509484"/>
      <w:r w:rsidRPr="00CA4F63">
        <w:t>R4-2304332</w:t>
      </w:r>
      <w:r w:rsidR="00C436E8" w:rsidRPr="00770F20">
        <w:t>, "Introduction of the NTN L-/S-band", Apple</w:t>
      </w:r>
      <w:r w:rsidR="00C436E8">
        <w:t>,</w:t>
      </w:r>
      <w:r w:rsidR="00C436E8" w:rsidRPr="00770F20">
        <w:t xml:space="preserve"> </w:t>
      </w:r>
      <w:proofErr w:type="spellStart"/>
      <w:r w:rsidR="00C436E8" w:rsidRPr="00770F20">
        <w:t>Globalstar</w:t>
      </w:r>
      <w:bookmarkEnd w:id="209"/>
      <w:proofErr w:type="spellEnd"/>
    </w:p>
    <w:p w14:paraId="21F9D74F" w14:textId="4886F91C" w:rsidR="006525BE" w:rsidRDefault="006525BE">
      <w:pPr>
        <w:spacing w:after="0"/>
      </w:pPr>
      <w:r>
        <w:br w:type="page"/>
      </w:r>
    </w:p>
    <w:p w14:paraId="7D0F7ADE" w14:textId="5AAA8385" w:rsidR="005E69AE" w:rsidRDefault="006525BE" w:rsidP="006525BE">
      <w:pPr>
        <w:pStyle w:val="Heading8"/>
      </w:pPr>
      <w:r>
        <w:lastRenderedPageBreak/>
        <w:t>Appendix A: Power back-off simulation results</w:t>
      </w:r>
      <w:r w:rsidR="00C13B26">
        <w:t xml:space="preserve"> for 5MHz</w:t>
      </w:r>
    </w:p>
    <w:p w14:paraId="14DDBF1B" w14:textId="77777777" w:rsidR="006525BE" w:rsidRPr="006525BE" w:rsidRDefault="006525BE" w:rsidP="006525BE"/>
    <w:p w14:paraId="12B8076C" w14:textId="5A04F600" w:rsidR="006525BE" w:rsidRDefault="006525BE" w:rsidP="006525BE">
      <w:r w:rsidRPr="006525BE">
        <w:rPr>
          <w:noProof/>
        </w:rPr>
        <w:drawing>
          <wp:inline distT="0" distB="0" distL="0" distR="0" wp14:anchorId="127DFF15" wp14:editId="0B5E36DE">
            <wp:extent cx="6123600" cy="1436400"/>
            <wp:effectExtent l="0" t="0" r="0" b="0"/>
            <wp:docPr id="2" name="Picture 2"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0"/>
                    <a:stretch>
                      <a:fillRect/>
                    </a:stretch>
                  </pic:blipFill>
                  <pic:spPr>
                    <a:xfrm>
                      <a:off x="0" y="0"/>
                      <a:ext cx="6123600" cy="1436400"/>
                    </a:xfrm>
                    <a:prstGeom prst="rect">
                      <a:avLst/>
                    </a:prstGeom>
                  </pic:spPr>
                </pic:pic>
              </a:graphicData>
            </a:graphic>
          </wp:inline>
        </w:drawing>
      </w:r>
    </w:p>
    <w:p w14:paraId="76EEC88B" w14:textId="440D37DA" w:rsidR="006525BE" w:rsidRDefault="006525BE" w:rsidP="006525BE">
      <w:pPr>
        <w:pStyle w:val="TF"/>
      </w:pPr>
      <w:r>
        <w:t>Figure A-1: Power back-off values for the 5MHz channel at Fc=1612.5MHz.</w:t>
      </w:r>
    </w:p>
    <w:p w14:paraId="29208CD2" w14:textId="77777777" w:rsidR="006525BE" w:rsidRDefault="006525BE" w:rsidP="006525BE"/>
    <w:p w14:paraId="53CBAA77" w14:textId="0C9DB7F3" w:rsidR="006525BE" w:rsidRDefault="00D2759B" w:rsidP="006525BE">
      <w:r w:rsidRPr="00D2759B">
        <w:rPr>
          <w:noProof/>
        </w:rPr>
        <w:drawing>
          <wp:inline distT="0" distB="0" distL="0" distR="0" wp14:anchorId="19A68C3E" wp14:editId="56802CA4">
            <wp:extent cx="6122035" cy="14903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1490345"/>
                    </a:xfrm>
                    <a:prstGeom prst="rect">
                      <a:avLst/>
                    </a:prstGeom>
                  </pic:spPr>
                </pic:pic>
              </a:graphicData>
            </a:graphic>
          </wp:inline>
        </w:drawing>
      </w:r>
    </w:p>
    <w:p w14:paraId="7F4F0014" w14:textId="3632C591" w:rsidR="006525BE" w:rsidRDefault="006525BE" w:rsidP="006525BE">
      <w:pPr>
        <w:pStyle w:val="TF"/>
      </w:pPr>
      <w:r>
        <w:t xml:space="preserve">Figure A-2: Power back-off values for the </w:t>
      </w:r>
      <w:r w:rsidR="00D2759B">
        <w:t>5</w:t>
      </w:r>
      <w:r>
        <w:t xml:space="preserve">MHz channel at </w:t>
      </w:r>
      <w:r w:rsidRPr="006525BE">
        <w:t>Fc=1615</w:t>
      </w:r>
      <w:r w:rsidR="00D2759B">
        <w:t>.5</w:t>
      </w:r>
      <w:r w:rsidRPr="006525BE">
        <w:t>MHz</w:t>
      </w:r>
      <w:r>
        <w:t>.</w:t>
      </w:r>
    </w:p>
    <w:p w14:paraId="6046029A" w14:textId="77777777" w:rsidR="006525BE" w:rsidRDefault="006525BE" w:rsidP="006525BE"/>
    <w:p w14:paraId="079B4821" w14:textId="4B66D073" w:rsidR="006525BE" w:rsidRDefault="00C13B26" w:rsidP="006525BE">
      <w:r w:rsidRPr="00C13B26">
        <w:rPr>
          <w:noProof/>
        </w:rPr>
        <w:drawing>
          <wp:inline distT="0" distB="0" distL="0" distR="0" wp14:anchorId="4257AEAF" wp14:editId="024AE258">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2"/>
                    <a:stretch>
                      <a:fillRect/>
                    </a:stretch>
                  </pic:blipFill>
                  <pic:spPr>
                    <a:xfrm>
                      <a:off x="0" y="0"/>
                      <a:ext cx="6122035" cy="1473835"/>
                    </a:xfrm>
                    <a:prstGeom prst="rect">
                      <a:avLst/>
                    </a:prstGeom>
                  </pic:spPr>
                </pic:pic>
              </a:graphicData>
            </a:graphic>
          </wp:inline>
        </w:drawing>
      </w:r>
    </w:p>
    <w:p w14:paraId="0D33BD4E" w14:textId="12B133BB" w:rsidR="006525BE" w:rsidRPr="006525BE" w:rsidRDefault="00C13B26" w:rsidP="00C13B26">
      <w:pPr>
        <w:pStyle w:val="TF"/>
      </w:pPr>
      <w:r>
        <w:t xml:space="preserve">Figure A-3: Power back-off values for the 5MHz channel at </w:t>
      </w:r>
      <w:r w:rsidRPr="006525BE">
        <w:t>Fc=16</w:t>
      </w:r>
      <w:r>
        <w:t>20.5</w:t>
      </w:r>
      <w:r w:rsidRPr="006525BE">
        <w:t>MHz</w:t>
      </w:r>
      <w:r>
        <w:t>.</w:t>
      </w:r>
    </w:p>
    <w:bookmarkEnd w:id="0"/>
    <w:p w14:paraId="08C5B690" w14:textId="77777777" w:rsidR="002675F0" w:rsidRDefault="002675F0" w:rsidP="002675F0"/>
    <w:p w14:paraId="6E82C9C8" w14:textId="7FB13645" w:rsidR="00C13B26" w:rsidRDefault="00C13B26" w:rsidP="002675F0">
      <w:r w:rsidRPr="00C13B26">
        <w:rPr>
          <w:noProof/>
        </w:rPr>
        <w:drawing>
          <wp:inline distT="0" distB="0" distL="0" distR="0" wp14:anchorId="4C7BFFC2" wp14:editId="579866E4">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3"/>
                    <a:stretch>
                      <a:fillRect/>
                    </a:stretch>
                  </pic:blipFill>
                  <pic:spPr>
                    <a:xfrm>
                      <a:off x="0" y="0"/>
                      <a:ext cx="6122035" cy="1495425"/>
                    </a:xfrm>
                    <a:prstGeom prst="rect">
                      <a:avLst/>
                    </a:prstGeom>
                  </pic:spPr>
                </pic:pic>
              </a:graphicData>
            </a:graphic>
          </wp:inline>
        </w:drawing>
      </w:r>
    </w:p>
    <w:p w14:paraId="799DE6BE" w14:textId="6977E326" w:rsidR="00C13B26" w:rsidRPr="006525BE" w:rsidRDefault="00C13B26" w:rsidP="00C13B26">
      <w:pPr>
        <w:pStyle w:val="TF"/>
      </w:pPr>
      <w:r>
        <w:t xml:space="preserve">Figure A-4: Power back-off values for the 5MHz channel at </w:t>
      </w:r>
      <w:r w:rsidRPr="006525BE">
        <w:t>Fc=16</w:t>
      </w:r>
      <w:r>
        <w:t>24</w:t>
      </w:r>
      <w:r w:rsidRPr="006525BE">
        <w:t>MHz</w:t>
      </w:r>
      <w:r>
        <w:t>.</w:t>
      </w:r>
    </w:p>
    <w:p w14:paraId="05ECD964" w14:textId="0D658BB2" w:rsidR="00E51FE7" w:rsidRDefault="00E51FE7" w:rsidP="00E51FE7">
      <w:pPr>
        <w:pStyle w:val="Heading8"/>
      </w:pPr>
      <w:r>
        <w:lastRenderedPageBreak/>
        <w:t>Appendix B: Power back-off simulation results for 10MHz</w:t>
      </w:r>
    </w:p>
    <w:p w14:paraId="7E92F42B" w14:textId="77777777" w:rsidR="00533C05" w:rsidRPr="00533C05" w:rsidRDefault="00533C05" w:rsidP="00533C05"/>
    <w:p w14:paraId="6D33DC78" w14:textId="484FC451" w:rsidR="00C13B26" w:rsidRDefault="00E27E4A" w:rsidP="002675F0">
      <w:r w:rsidRPr="00E27E4A">
        <w:rPr>
          <w:noProof/>
        </w:rPr>
        <w:drawing>
          <wp:inline distT="0" distB="0" distL="0" distR="0" wp14:anchorId="372B2461" wp14:editId="41D92FBF">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4"/>
                    <a:stretch>
                      <a:fillRect/>
                    </a:stretch>
                  </pic:blipFill>
                  <pic:spPr>
                    <a:xfrm>
                      <a:off x="0" y="0"/>
                      <a:ext cx="6122035" cy="1468755"/>
                    </a:xfrm>
                    <a:prstGeom prst="rect">
                      <a:avLst/>
                    </a:prstGeom>
                  </pic:spPr>
                </pic:pic>
              </a:graphicData>
            </a:graphic>
          </wp:inline>
        </w:drawing>
      </w:r>
    </w:p>
    <w:p w14:paraId="6617EB27" w14:textId="5C5A944C" w:rsidR="00E27E4A" w:rsidRPr="006525BE" w:rsidRDefault="00E27E4A" w:rsidP="00E27E4A">
      <w:pPr>
        <w:pStyle w:val="TF"/>
      </w:pPr>
      <w:r>
        <w:t xml:space="preserve">Figure B-1: Power back-off values for the 10MHz channel at </w:t>
      </w:r>
      <w:r w:rsidRPr="006525BE">
        <w:t>Fc=16</w:t>
      </w:r>
      <w:r>
        <w:t>15</w:t>
      </w:r>
      <w:r w:rsidRPr="006525BE">
        <w:t>MHz</w:t>
      </w:r>
      <w:r>
        <w:t>.</w:t>
      </w:r>
    </w:p>
    <w:p w14:paraId="02FE3EAD" w14:textId="77777777" w:rsidR="00E27E4A" w:rsidRDefault="00E27E4A" w:rsidP="002675F0"/>
    <w:p w14:paraId="6794F077" w14:textId="4D528F45" w:rsidR="00E27E4A" w:rsidRDefault="00E27E4A" w:rsidP="002675F0">
      <w:r w:rsidRPr="00E27E4A">
        <w:rPr>
          <w:noProof/>
        </w:rPr>
        <w:drawing>
          <wp:inline distT="0" distB="0" distL="0" distR="0" wp14:anchorId="734F1A9D" wp14:editId="73077921">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15"/>
                    <a:stretch>
                      <a:fillRect/>
                    </a:stretch>
                  </pic:blipFill>
                  <pic:spPr>
                    <a:xfrm>
                      <a:off x="0" y="0"/>
                      <a:ext cx="6122035" cy="1575435"/>
                    </a:xfrm>
                    <a:prstGeom prst="rect">
                      <a:avLst/>
                    </a:prstGeom>
                  </pic:spPr>
                </pic:pic>
              </a:graphicData>
            </a:graphic>
          </wp:inline>
        </w:drawing>
      </w:r>
    </w:p>
    <w:p w14:paraId="536E2800" w14:textId="767ADA95" w:rsidR="00E27E4A" w:rsidRPr="006525BE" w:rsidRDefault="00E27E4A" w:rsidP="00E27E4A">
      <w:pPr>
        <w:pStyle w:val="TF"/>
      </w:pPr>
      <w:r>
        <w:t xml:space="preserve">Figure B-2: Power back-off values for the 10MHz channel at </w:t>
      </w:r>
      <w:r w:rsidRPr="006525BE">
        <w:t>Fc=16</w:t>
      </w:r>
      <w:r>
        <w:t>21.5</w:t>
      </w:r>
      <w:r w:rsidRPr="006525BE">
        <w:t>MHz</w:t>
      </w:r>
      <w:r>
        <w:t>.</w:t>
      </w:r>
    </w:p>
    <w:p w14:paraId="01AB0253" w14:textId="77777777" w:rsidR="00E27E4A" w:rsidRDefault="00E27E4A" w:rsidP="002675F0"/>
    <w:p w14:paraId="3BEC7E87" w14:textId="39DA12C9" w:rsidR="001942FB" w:rsidRDefault="001942FB">
      <w:pPr>
        <w:spacing w:after="0"/>
      </w:pPr>
      <w:r>
        <w:br w:type="page"/>
      </w:r>
    </w:p>
    <w:p w14:paraId="3491DE4B" w14:textId="5F06B20B" w:rsidR="001942FB" w:rsidRDefault="001942FB" w:rsidP="001942FB">
      <w:pPr>
        <w:pStyle w:val="Heading8"/>
      </w:pPr>
      <w:r>
        <w:lastRenderedPageBreak/>
        <w:t>Appendix C: Power back-off simulation results for 15MHz</w:t>
      </w:r>
    </w:p>
    <w:p w14:paraId="3203A686" w14:textId="77777777" w:rsidR="00533C05" w:rsidRPr="00533C05" w:rsidRDefault="00533C05" w:rsidP="00533C05"/>
    <w:p w14:paraId="7E0F85ED" w14:textId="218AE9CA" w:rsidR="00E27E4A" w:rsidRDefault="001942FB" w:rsidP="002675F0">
      <w:r w:rsidRPr="001942FB">
        <w:rPr>
          <w:noProof/>
        </w:rPr>
        <w:drawing>
          <wp:inline distT="0" distB="0" distL="0" distR="0" wp14:anchorId="6937BD07" wp14:editId="761DACCE">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16"/>
                    <a:stretch>
                      <a:fillRect/>
                    </a:stretch>
                  </pic:blipFill>
                  <pic:spPr>
                    <a:xfrm>
                      <a:off x="0" y="0"/>
                      <a:ext cx="6122035" cy="1480185"/>
                    </a:xfrm>
                    <a:prstGeom prst="rect">
                      <a:avLst/>
                    </a:prstGeom>
                  </pic:spPr>
                </pic:pic>
              </a:graphicData>
            </a:graphic>
          </wp:inline>
        </w:drawing>
      </w:r>
    </w:p>
    <w:p w14:paraId="1ACF3362" w14:textId="2E473407" w:rsidR="001942FB" w:rsidRPr="006525BE" w:rsidRDefault="001942FB" w:rsidP="001942FB">
      <w:pPr>
        <w:pStyle w:val="TF"/>
      </w:pPr>
      <w:r>
        <w:t xml:space="preserve">Figure C-1: Power back-off values for the 15MHz channel at </w:t>
      </w:r>
      <w:r w:rsidRPr="006525BE">
        <w:t>Fc=16</w:t>
      </w:r>
      <w:r>
        <w:t>17.5</w:t>
      </w:r>
      <w:r w:rsidRPr="006525BE">
        <w:t>MHz</w:t>
      </w:r>
      <w:r>
        <w:t>.</w:t>
      </w:r>
    </w:p>
    <w:p w14:paraId="0037CB69" w14:textId="77777777" w:rsidR="001942FB" w:rsidRDefault="001942FB" w:rsidP="002675F0"/>
    <w:p w14:paraId="002FE977" w14:textId="27CB1298" w:rsidR="001942FB" w:rsidRDefault="001942FB" w:rsidP="002675F0">
      <w:r w:rsidRPr="001942FB">
        <w:rPr>
          <w:noProof/>
        </w:rPr>
        <w:drawing>
          <wp:inline distT="0" distB="0" distL="0" distR="0" wp14:anchorId="3495078B" wp14:editId="1E00BA31">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17"/>
                    <a:stretch>
                      <a:fillRect/>
                    </a:stretch>
                  </pic:blipFill>
                  <pic:spPr>
                    <a:xfrm>
                      <a:off x="0" y="0"/>
                      <a:ext cx="6122035" cy="1528445"/>
                    </a:xfrm>
                    <a:prstGeom prst="rect">
                      <a:avLst/>
                    </a:prstGeom>
                  </pic:spPr>
                </pic:pic>
              </a:graphicData>
            </a:graphic>
          </wp:inline>
        </w:drawing>
      </w:r>
    </w:p>
    <w:p w14:paraId="00E85B3E" w14:textId="313C866F" w:rsidR="001942FB" w:rsidRPr="006525BE" w:rsidRDefault="001942FB" w:rsidP="001942FB">
      <w:pPr>
        <w:pStyle w:val="TF"/>
      </w:pPr>
      <w:r>
        <w:t xml:space="preserve">Figure C-2: Power back-off values for the 15MHz channel at </w:t>
      </w:r>
      <w:r w:rsidRPr="006525BE">
        <w:t>Fc=16</w:t>
      </w:r>
      <w:r>
        <w:t>19</w:t>
      </w:r>
      <w:r w:rsidRPr="006525BE">
        <w:t>MHz</w:t>
      </w:r>
      <w:r>
        <w:t>.</w:t>
      </w:r>
    </w:p>
    <w:p w14:paraId="76283E3B" w14:textId="77777777" w:rsidR="001942FB" w:rsidRPr="002675F0" w:rsidRDefault="001942FB" w:rsidP="002675F0"/>
    <w:sectPr w:rsidR="001942FB" w:rsidRPr="002675F0" w:rsidSect="00114E2C">
      <w:headerReference w:type="default" r:id="rId18"/>
      <w:footerReference w:type="default" r:id="rId19"/>
      <w:footerReference w:type="first" r:id="rId2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6FECE8" w14:textId="77777777" w:rsidR="00BC2973" w:rsidRDefault="00BC2973">
      <w:r>
        <w:separator/>
      </w:r>
    </w:p>
  </w:endnote>
  <w:endnote w:type="continuationSeparator" w:id="0">
    <w:p w14:paraId="47E1BC0C" w14:textId="77777777" w:rsidR="00BC2973" w:rsidRDefault="00BC29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D7F16" w14:textId="77777777" w:rsidR="00BC2973" w:rsidRDefault="00BC2973">
      <w:r>
        <w:separator/>
      </w:r>
    </w:p>
  </w:footnote>
  <w:footnote w:type="continuationSeparator" w:id="0">
    <w:p w14:paraId="00C89115" w14:textId="77777777" w:rsidR="00BC2973" w:rsidRDefault="00BC29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DA5F55"/>
    <w:multiLevelType w:val="hybridMultilevel"/>
    <w:tmpl w:val="99606B14"/>
    <w:lvl w:ilvl="0" w:tplc="CD14FE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477934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464554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12035590">
    <w:abstractNumId w:val="1"/>
  </w:num>
  <w:num w:numId="4" w16cid:durableId="773745962">
    <w:abstractNumId w:val="6"/>
  </w:num>
  <w:num w:numId="5" w16cid:durableId="910194232">
    <w:abstractNumId w:val="2"/>
  </w:num>
  <w:num w:numId="6" w16cid:durableId="810634810">
    <w:abstractNumId w:val="2"/>
  </w:num>
  <w:num w:numId="7" w16cid:durableId="1206022466">
    <w:abstractNumId w:val="5"/>
  </w:num>
  <w:num w:numId="8" w16cid:durableId="1972204466">
    <w:abstractNumId w:val="4"/>
  </w:num>
  <w:num w:numId="9" w16cid:durableId="7368215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98"/>
    <w:rsid w:val="0001076F"/>
    <w:rsid w:val="0003151E"/>
    <w:rsid w:val="00033397"/>
    <w:rsid w:val="00037A12"/>
    <w:rsid w:val="00040095"/>
    <w:rsid w:val="00047D08"/>
    <w:rsid w:val="00051834"/>
    <w:rsid w:val="00054A22"/>
    <w:rsid w:val="00062023"/>
    <w:rsid w:val="000655A6"/>
    <w:rsid w:val="00071E38"/>
    <w:rsid w:val="000727DC"/>
    <w:rsid w:val="00075989"/>
    <w:rsid w:val="00080512"/>
    <w:rsid w:val="000951D5"/>
    <w:rsid w:val="00095D7B"/>
    <w:rsid w:val="000A365D"/>
    <w:rsid w:val="000A68F3"/>
    <w:rsid w:val="000C1F44"/>
    <w:rsid w:val="000C47C3"/>
    <w:rsid w:val="000C5B49"/>
    <w:rsid w:val="000D2E28"/>
    <w:rsid w:val="000D58AB"/>
    <w:rsid w:val="000E30A6"/>
    <w:rsid w:val="000E62A9"/>
    <w:rsid w:val="00104BC6"/>
    <w:rsid w:val="00114E2C"/>
    <w:rsid w:val="0012743E"/>
    <w:rsid w:val="00133525"/>
    <w:rsid w:val="00143306"/>
    <w:rsid w:val="001441D2"/>
    <w:rsid w:val="00144BC5"/>
    <w:rsid w:val="00160F85"/>
    <w:rsid w:val="0019215F"/>
    <w:rsid w:val="001942FB"/>
    <w:rsid w:val="001A4C42"/>
    <w:rsid w:val="001A6F25"/>
    <w:rsid w:val="001C21C3"/>
    <w:rsid w:val="001C5C02"/>
    <w:rsid w:val="001D02C2"/>
    <w:rsid w:val="001E264A"/>
    <w:rsid w:val="001F0C1D"/>
    <w:rsid w:val="001F1132"/>
    <w:rsid w:val="001F168B"/>
    <w:rsid w:val="001F2546"/>
    <w:rsid w:val="00214F22"/>
    <w:rsid w:val="00217167"/>
    <w:rsid w:val="002317AD"/>
    <w:rsid w:val="0023298B"/>
    <w:rsid w:val="002347A2"/>
    <w:rsid w:val="00242A84"/>
    <w:rsid w:val="00244508"/>
    <w:rsid w:val="00244A33"/>
    <w:rsid w:val="00247926"/>
    <w:rsid w:val="00252691"/>
    <w:rsid w:val="002605B2"/>
    <w:rsid w:val="002675F0"/>
    <w:rsid w:val="002763D4"/>
    <w:rsid w:val="00276EE4"/>
    <w:rsid w:val="00293FF8"/>
    <w:rsid w:val="0029431E"/>
    <w:rsid w:val="00294E56"/>
    <w:rsid w:val="002B5A23"/>
    <w:rsid w:val="002B6339"/>
    <w:rsid w:val="002C1A5A"/>
    <w:rsid w:val="002D6AB4"/>
    <w:rsid w:val="002E00EE"/>
    <w:rsid w:val="002E6DD9"/>
    <w:rsid w:val="002F0370"/>
    <w:rsid w:val="00314758"/>
    <w:rsid w:val="003172DC"/>
    <w:rsid w:val="003224E6"/>
    <w:rsid w:val="00323739"/>
    <w:rsid w:val="00340065"/>
    <w:rsid w:val="0034052F"/>
    <w:rsid w:val="00342B14"/>
    <w:rsid w:val="0035462D"/>
    <w:rsid w:val="00357C67"/>
    <w:rsid w:val="003765B8"/>
    <w:rsid w:val="00380EDD"/>
    <w:rsid w:val="00380F5A"/>
    <w:rsid w:val="003A0483"/>
    <w:rsid w:val="003C3971"/>
    <w:rsid w:val="003D2628"/>
    <w:rsid w:val="003D43F3"/>
    <w:rsid w:val="003E32FB"/>
    <w:rsid w:val="003E4C21"/>
    <w:rsid w:val="003E7654"/>
    <w:rsid w:val="003E7753"/>
    <w:rsid w:val="004015F8"/>
    <w:rsid w:val="00405010"/>
    <w:rsid w:val="004063C0"/>
    <w:rsid w:val="004227C4"/>
    <w:rsid w:val="00423334"/>
    <w:rsid w:val="0042492C"/>
    <w:rsid w:val="004345EC"/>
    <w:rsid w:val="004360D5"/>
    <w:rsid w:val="00452EAD"/>
    <w:rsid w:val="00454A00"/>
    <w:rsid w:val="00477C83"/>
    <w:rsid w:val="00477D3C"/>
    <w:rsid w:val="00480ABE"/>
    <w:rsid w:val="004826A9"/>
    <w:rsid w:val="004902A7"/>
    <w:rsid w:val="004C1601"/>
    <w:rsid w:val="004D3578"/>
    <w:rsid w:val="004D5A11"/>
    <w:rsid w:val="004E213A"/>
    <w:rsid w:val="004F0988"/>
    <w:rsid w:val="004F3340"/>
    <w:rsid w:val="004F3E3D"/>
    <w:rsid w:val="005027D7"/>
    <w:rsid w:val="00527780"/>
    <w:rsid w:val="00532800"/>
    <w:rsid w:val="0053388B"/>
    <w:rsid w:val="00533C05"/>
    <w:rsid w:val="00535773"/>
    <w:rsid w:val="00543E6C"/>
    <w:rsid w:val="00560E24"/>
    <w:rsid w:val="0056350C"/>
    <w:rsid w:val="00563FFD"/>
    <w:rsid w:val="005644E8"/>
    <w:rsid w:val="00565087"/>
    <w:rsid w:val="00572E14"/>
    <w:rsid w:val="00573BEC"/>
    <w:rsid w:val="005973BE"/>
    <w:rsid w:val="005A5986"/>
    <w:rsid w:val="005D2E01"/>
    <w:rsid w:val="005D7526"/>
    <w:rsid w:val="005E69AE"/>
    <w:rsid w:val="00602AEA"/>
    <w:rsid w:val="00603ABF"/>
    <w:rsid w:val="00607E3C"/>
    <w:rsid w:val="00614FDF"/>
    <w:rsid w:val="006246A7"/>
    <w:rsid w:val="0062595A"/>
    <w:rsid w:val="0063543D"/>
    <w:rsid w:val="00647114"/>
    <w:rsid w:val="006525BE"/>
    <w:rsid w:val="0067147F"/>
    <w:rsid w:val="006A323F"/>
    <w:rsid w:val="006B30D0"/>
    <w:rsid w:val="006C3D95"/>
    <w:rsid w:val="006D08CC"/>
    <w:rsid w:val="006D75B0"/>
    <w:rsid w:val="006E5C86"/>
    <w:rsid w:val="006F6927"/>
    <w:rsid w:val="00706882"/>
    <w:rsid w:val="00713C44"/>
    <w:rsid w:val="00724C65"/>
    <w:rsid w:val="00734A5B"/>
    <w:rsid w:val="00735D67"/>
    <w:rsid w:val="0074026F"/>
    <w:rsid w:val="00740DCF"/>
    <w:rsid w:val="007429F6"/>
    <w:rsid w:val="00744E76"/>
    <w:rsid w:val="007468F3"/>
    <w:rsid w:val="00752198"/>
    <w:rsid w:val="00753881"/>
    <w:rsid w:val="007678D2"/>
    <w:rsid w:val="00770F20"/>
    <w:rsid w:val="007710AE"/>
    <w:rsid w:val="00774DA4"/>
    <w:rsid w:val="00781F0F"/>
    <w:rsid w:val="00783496"/>
    <w:rsid w:val="00790851"/>
    <w:rsid w:val="007B27B9"/>
    <w:rsid w:val="007B600E"/>
    <w:rsid w:val="007F0F4A"/>
    <w:rsid w:val="007F392A"/>
    <w:rsid w:val="008028A4"/>
    <w:rsid w:val="0080669D"/>
    <w:rsid w:val="008132C9"/>
    <w:rsid w:val="00820B25"/>
    <w:rsid w:val="00830747"/>
    <w:rsid w:val="00834483"/>
    <w:rsid w:val="00842039"/>
    <w:rsid w:val="00854F1C"/>
    <w:rsid w:val="00860490"/>
    <w:rsid w:val="00864EDB"/>
    <w:rsid w:val="008654F9"/>
    <w:rsid w:val="00874768"/>
    <w:rsid w:val="008768CA"/>
    <w:rsid w:val="008C384C"/>
    <w:rsid w:val="008D13E6"/>
    <w:rsid w:val="008E7986"/>
    <w:rsid w:val="008F5012"/>
    <w:rsid w:val="0090271F"/>
    <w:rsid w:val="00902E23"/>
    <w:rsid w:val="009114D7"/>
    <w:rsid w:val="0091348E"/>
    <w:rsid w:val="00914C2F"/>
    <w:rsid w:val="00917CCB"/>
    <w:rsid w:val="00930D2B"/>
    <w:rsid w:val="00942EC2"/>
    <w:rsid w:val="00946F84"/>
    <w:rsid w:val="00961108"/>
    <w:rsid w:val="00974D9A"/>
    <w:rsid w:val="0097571F"/>
    <w:rsid w:val="00975EE4"/>
    <w:rsid w:val="00986264"/>
    <w:rsid w:val="009A67F7"/>
    <w:rsid w:val="009C0714"/>
    <w:rsid w:val="009C1D48"/>
    <w:rsid w:val="009C1FB1"/>
    <w:rsid w:val="009E6E54"/>
    <w:rsid w:val="009F0BC5"/>
    <w:rsid w:val="009F37B7"/>
    <w:rsid w:val="009F5E43"/>
    <w:rsid w:val="00A06627"/>
    <w:rsid w:val="00A10F02"/>
    <w:rsid w:val="00A164B4"/>
    <w:rsid w:val="00A26956"/>
    <w:rsid w:val="00A53724"/>
    <w:rsid w:val="00A60A40"/>
    <w:rsid w:val="00A73129"/>
    <w:rsid w:val="00A82346"/>
    <w:rsid w:val="00A848AA"/>
    <w:rsid w:val="00A851D0"/>
    <w:rsid w:val="00A92BA1"/>
    <w:rsid w:val="00AC096C"/>
    <w:rsid w:val="00AC6BC6"/>
    <w:rsid w:val="00AD3A5C"/>
    <w:rsid w:val="00AE3797"/>
    <w:rsid w:val="00B15449"/>
    <w:rsid w:val="00B1556F"/>
    <w:rsid w:val="00B3505D"/>
    <w:rsid w:val="00B4518F"/>
    <w:rsid w:val="00B47DE2"/>
    <w:rsid w:val="00B52B94"/>
    <w:rsid w:val="00B531A1"/>
    <w:rsid w:val="00B54652"/>
    <w:rsid w:val="00B75E4C"/>
    <w:rsid w:val="00B93086"/>
    <w:rsid w:val="00B94A53"/>
    <w:rsid w:val="00B97498"/>
    <w:rsid w:val="00BA19ED"/>
    <w:rsid w:val="00BA2102"/>
    <w:rsid w:val="00BA300B"/>
    <w:rsid w:val="00BA4B8D"/>
    <w:rsid w:val="00BC0F7D"/>
    <w:rsid w:val="00BC2973"/>
    <w:rsid w:val="00BC5ACD"/>
    <w:rsid w:val="00BE3255"/>
    <w:rsid w:val="00BF128E"/>
    <w:rsid w:val="00BF2750"/>
    <w:rsid w:val="00C01112"/>
    <w:rsid w:val="00C1265F"/>
    <w:rsid w:val="00C13B26"/>
    <w:rsid w:val="00C1496A"/>
    <w:rsid w:val="00C33079"/>
    <w:rsid w:val="00C34A9F"/>
    <w:rsid w:val="00C41CED"/>
    <w:rsid w:val="00C436E8"/>
    <w:rsid w:val="00C45231"/>
    <w:rsid w:val="00C72833"/>
    <w:rsid w:val="00C7455E"/>
    <w:rsid w:val="00C74C58"/>
    <w:rsid w:val="00C80F1D"/>
    <w:rsid w:val="00C93F40"/>
    <w:rsid w:val="00CA1318"/>
    <w:rsid w:val="00CA3D0C"/>
    <w:rsid w:val="00CA4F63"/>
    <w:rsid w:val="00CA782F"/>
    <w:rsid w:val="00CB15C2"/>
    <w:rsid w:val="00CB61E2"/>
    <w:rsid w:val="00CC03CD"/>
    <w:rsid w:val="00CC5FEB"/>
    <w:rsid w:val="00CE15FB"/>
    <w:rsid w:val="00CE7AAF"/>
    <w:rsid w:val="00CF20E3"/>
    <w:rsid w:val="00CF4D52"/>
    <w:rsid w:val="00D17961"/>
    <w:rsid w:val="00D2759B"/>
    <w:rsid w:val="00D309CC"/>
    <w:rsid w:val="00D46431"/>
    <w:rsid w:val="00D556F1"/>
    <w:rsid w:val="00D56A52"/>
    <w:rsid w:val="00D57972"/>
    <w:rsid w:val="00D601E9"/>
    <w:rsid w:val="00D64DAD"/>
    <w:rsid w:val="00D675A9"/>
    <w:rsid w:val="00D738D6"/>
    <w:rsid w:val="00D755EB"/>
    <w:rsid w:val="00D87E00"/>
    <w:rsid w:val="00D87FE9"/>
    <w:rsid w:val="00D902FE"/>
    <w:rsid w:val="00D9134D"/>
    <w:rsid w:val="00D91DED"/>
    <w:rsid w:val="00D958CF"/>
    <w:rsid w:val="00DA7A03"/>
    <w:rsid w:val="00DB1818"/>
    <w:rsid w:val="00DC309B"/>
    <w:rsid w:val="00DC4DA2"/>
    <w:rsid w:val="00DD4C17"/>
    <w:rsid w:val="00DE21E3"/>
    <w:rsid w:val="00DF2B1F"/>
    <w:rsid w:val="00DF4F66"/>
    <w:rsid w:val="00DF6189"/>
    <w:rsid w:val="00DF62CD"/>
    <w:rsid w:val="00E0789D"/>
    <w:rsid w:val="00E117EB"/>
    <w:rsid w:val="00E16509"/>
    <w:rsid w:val="00E27E4A"/>
    <w:rsid w:val="00E44582"/>
    <w:rsid w:val="00E51FE7"/>
    <w:rsid w:val="00E52814"/>
    <w:rsid w:val="00E64FFE"/>
    <w:rsid w:val="00E65C03"/>
    <w:rsid w:val="00E72324"/>
    <w:rsid w:val="00E72ABE"/>
    <w:rsid w:val="00E77645"/>
    <w:rsid w:val="00E91C41"/>
    <w:rsid w:val="00EC4A25"/>
    <w:rsid w:val="00EC5500"/>
    <w:rsid w:val="00EE5AA7"/>
    <w:rsid w:val="00F025A2"/>
    <w:rsid w:val="00F04712"/>
    <w:rsid w:val="00F04F46"/>
    <w:rsid w:val="00F06A80"/>
    <w:rsid w:val="00F21311"/>
    <w:rsid w:val="00F22EC7"/>
    <w:rsid w:val="00F31A16"/>
    <w:rsid w:val="00F325C8"/>
    <w:rsid w:val="00F33DEE"/>
    <w:rsid w:val="00F47D60"/>
    <w:rsid w:val="00F50335"/>
    <w:rsid w:val="00F55FAD"/>
    <w:rsid w:val="00F62AEB"/>
    <w:rsid w:val="00F63521"/>
    <w:rsid w:val="00F653B8"/>
    <w:rsid w:val="00F70647"/>
    <w:rsid w:val="00F84724"/>
    <w:rsid w:val="00FA1266"/>
    <w:rsid w:val="00FC1192"/>
    <w:rsid w:val="00FE2DD5"/>
    <w:rsid w:val="00FE6F51"/>
    <w:rsid w:val="00FF62E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2605B2"/>
    <w:rPr>
      <w:rFonts w:ascii="Arial" w:hAnsi="Arial"/>
      <w:sz w:val="18"/>
      <w:lang w:eastAsia="en-US"/>
    </w:rPr>
  </w:style>
  <w:style w:type="character" w:customStyle="1" w:styleId="TAHCar">
    <w:name w:val="TAH Car"/>
    <w:link w:val="TAH"/>
    <w:qFormat/>
    <w:rsid w:val="002605B2"/>
    <w:rPr>
      <w:rFonts w:ascii="Arial" w:hAnsi="Arial"/>
      <w:b/>
      <w:sz w:val="18"/>
      <w:lang w:eastAsia="en-US"/>
    </w:rPr>
  </w:style>
  <w:style w:type="character" w:customStyle="1" w:styleId="TANChar">
    <w:name w:val="TAN Char"/>
    <w:link w:val="TAN"/>
    <w:qFormat/>
    <w:rsid w:val="002605B2"/>
    <w:rPr>
      <w:rFonts w:ascii="Arial" w:hAnsi="Arial"/>
      <w:sz w:val="18"/>
      <w:lang w:eastAsia="en-US"/>
    </w:rPr>
  </w:style>
  <w:style w:type="character" w:customStyle="1" w:styleId="TALChar">
    <w:name w:val="TAL Char"/>
    <w:link w:val="TAL"/>
    <w:qFormat/>
    <w:rsid w:val="00D64DAD"/>
    <w:rPr>
      <w:rFonts w:ascii="Arial" w:hAnsi="Arial"/>
      <w:sz w:val="18"/>
      <w:lang w:eastAsia="en-US"/>
    </w:rPr>
  </w:style>
  <w:style w:type="paragraph" w:customStyle="1" w:styleId="TableText">
    <w:name w:val="TableText"/>
    <w:basedOn w:val="Normal"/>
    <w:qFormat/>
    <w:rsid w:val="00C74C58"/>
    <w:pPr>
      <w:keepNext/>
      <w:keepLines/>
      <w:overflowPunct w:val="0"/>
      <w:autoSpaceDE w:val="0"/>
      <w:autoSpaceDN w:val="0"/>
      <w:adjustRightInd w:val="0"/>
      <w:spacing w:after="0"/>
      <w:jc w:val="center"/>
      <w:textAlignment w:val="baseline"/>
    </w:pPr>
    <w:rPr>
      <w:rFonts w:eastAsia="SimSun"/>
      <w:snapToGrid w:val="0"/>
      <w:kern w:val="2"/>
    </w:rPr>
  </w:style>
  <w:style w:type="paragraph" w:styleId="NormalWeb">
    <w:name w:val="Normal (Web)"/>
    <w:basedOn w:val="Normal"/>
    <w:uiPriority w:val="99"/>
    <w:unhideWhenUsed/>
    <w:rsid w:val="00770F20"/>
    <w:pPr>
      <w:spacing w:before="100" w:beforeAutospacing="1" w:after="100" w:afterAutospacing="1"/>
    </w:pPr>
    <w:rPr>
      <w:sz w:val="24"/>
      <w:szCs w:val="24"/>
      <w:lang w:val="en-D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4900623">
      <w:bodyDiv w:val="1"/>
      <w:marLeft w:val="0"/>
      <w:marRight w:val="0"/>
      <w:marTop w:val="0"/>
      <w:marBottom w:val="0"/>
      <w:divBdr>
        <w:top w:val="none" w:sz="0" w:space="0" w:color="auto"/>
        <w:left w:val="none" w:sz="0" w:space="0" w:color="auto"/>
        <w:bottom w:val="none" w:sz="0" w:space="0" w:color="auto"/>
        <w:right w:val="none" w:sz="0" w:space="0" w:color="auto"/>
      </w:divBdr>
    </w:div>
    <w:div w:id="1154762617">
      <w:bodyDiv w:val="1"/>
      <w:marLeft w:val="0"/>
      <w:marRight w:val="0"/>
      <w:marTop w:val="0"/>
      <w:marBottom w:val="0"/>
      <w:divBdr>
        <w:top w:val="none" w:sz="0" w:space="0" w:color="auto"/>
        <w:left w:val="none" w:sz="0" w:space="0" w:color="auto"/>
        <w:bottom w:val="none" w:sz="0" w:space="0" w:color="auto"/>
        <w:right w:val="none" w:sz="0" w:space="0" w:color="auto"/>
      </w:divBdr>
    </w:div>
    <w:div w:id="1410227372">
      <w:bodyDiv w:val="1"/>
      <w:marLeft w:val="0"/>
      <w:marRight w:val="0"/>
      <w:marTop w:val="0"/>
      <w:marBottom w:val="0"/>
      <w:divBdr>
        <w:top w:val="none" w:sz="0" w:space="0" w:color="auto"/>
        <w:left w:val="none" w:sz="0" w:space="0" w:color="auto"/>
        <w:bottom w:val="none" w:sz="0" w:space="0" w:color="auto"/>
        <w:right w:val="none" w:sz="0" w:space="0" w:color="auto"/>
      </w:divBdr>
      <w:divsChild>
        <w:div w:id="868298727">
          <w:marLeft w:val="0"/>
          <w:marRight w:val="0"/>
          <w:marTop w:val="0"/>
          <w:marBottom w:val="0"/>
          <w:divBdr>
            <w:top w:val="none" w:sz="0" w:space="0" w:color="auto"/>
            <w:left w:val="none" w:sz="0" w:space="0" w:color="auto"/>
            <w:bottom w:val="none" w:sz="0" w:space="0" w:color="auto"/>
            <w:right w:val="none" w:sz="0" w:space="0" w:color="auto"/>
          </w:divBdr>
          <w:divsChild>
            <w:div w:id="1830173454">
              <w:marLeft w:val="0"/>
              <w:marRight w:val="0"/>
              <w:marTop w:val="0"/>
              <w:marBottom w:val="0"/>
              <w:divBdr>
                <w:top w:val="none" w:sz="0" w:space="0" w:color="auto"/>
                <w:left w:val="none" w:sz="0" w:space="0" w:color="auto"/>
                <w:bottom w:val="none" w:sz="0" w:space="0" w:color="auto"/>
                <w:right w:val="none" w:sz="0" w:space="0" w:color="auto"/>
              </w:divBdr>
              <w:divsChild>
                <w:div w:id="1906992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049962-C671-A743-A102-EF0DB71B9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263</TotalTime>
  <Pages>12</Pages>
  <Words>3427</Words>
  <Characters>19536</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22918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99</cp:revision>
  <cp:lastPrinted>2019-02-25T14:05:00Z</cp:lastPrinted>
  <dcterms:created xsi:type="dcterms:W3CDTF">2023-04-28T13:49:00Z</dcterms:created>
  <dcterms:modified xsi:type="dcterms:W3CDTF">2023-05-15T19:12:00Z</dcterms:modified>
  <cp:category/>
</cp:coreProperties>
</file>